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body>
    <w:tbl>
      <w:tblPr>
        <w:tblStyle w:val="Tabellrutenett"/>
        <w:tblpPr w:leftFromText="142" w:rightFromText="142" w:bottomFromText="669" w:vertAnchor="text" w:tblpY="1"/>
        <w:tblOverlap w:val="never"/>
        <w:tblW w:w="5000" w:type="pct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701"/>
        <w:gridCol w:w="4934"/>
        <w:gridCol w:w="2635"/>
      </w:tblGrid>
      <w:tr w:rsidR="00C51925" w:rsidTr="4BC9E30E" w14:paraId="467BE326" w14:textId="77777777">
        <w:trPr>
          <w:gridAfter w:val="1"/>
          <w:wAfter w:w="2635" w:type="dxa"/>
          <w:trHeight w:val="1287" w:hRule="exact"/>
        </w:trPr>
        <w:tc>
          <w:tcPr>
            <w:tcW w:w="6635" w:type="dxa"/>
            <w:gridSpan w:val="2"/>
            <w:tcMar/>
          </w:tcPr>
          <w:p w:rsidRPr="005D093C" w:rsidR="00C51925" w:rsidP="0031079D" w:rsidRDefault="00C51925" w14:paraId="227D92F7" w14:textId="77777777">
            <w:pPr>
              <w:pStyle w:val="Tittel"/>
              <w:bidi w:val="0"/>
            </w:pPr>
            <w:r w:rsidR="3A2228CE">
              <w:drawing>
                <wp:anchor distT="0" distB="0" distL="114300" distR="114300" simplePos="0" relativeHeight="251658240" behindDoc="0" locked="0" layoutInCell="1" allowOverlap="1" wp14:editId="0FDA4A23" wp14:anchorId="3A27D1C7">
                  <wp:simplePos x="0" y="0"/>
                  <wp:positionH relativeFrom="column">
                    <wp:posOffset>85725</wp:posOffset>
                  </wp:positionH>
                  <wp:positionV relativeFrom="paragraph">
                    <wp:posOffset>-104775</wp:posOffset>
                  </wp:positionV>
                  <wp:extent cx="1506932" cy="336303"/>
                  <wp:effectExtent l="0" t="0" r="0" b="0"/>
                  <wp:wrapNone/>
                  <wp:docPr id="1" name="Bilde 1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0" name="deichman_logo_sort_RGB.png"/>
                          <pic:cNvPicPr/>
                        </pic:nvPicPr>
                        <pic:blipFill>
                          <a:blip xmlns:r="http://schemas.openxmlformats.org/officeDocument/2006/relationships"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6932" cy="3363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41004E" w:rsidTr="4BC9E30E" w14:paraId="69D6781F" w14:textId="77777777">
        <w:trPr>
          <w:trHeight w:val="480"/>
        </w:trPr>
        <w:tc>
          <w:tcPr>
            <w:tcW w:w="9270" w:type="dxa"/>
            <w:gridSpan w:val="3"/>
            <w:tcMar/>
          </w:tcPr>
          <w:p w:rsidR="0041004E" w:rsidP="0031079D" w:rsidRDefault="0041004E" w14:paraId="5CC7C0F5" w14:textId="77777777">
            <w:pPr>
              <w:pStyle w:val="Referanserbrev"/>
            </w:pPr>
          </w:p>
          <w:p w:rsidRPr="00095EC1" w:rsidR="0041004E" w:rsidP="0031079D" w:rsidRDefault="0041004E" w14:paraId="7642557C" w14:textId="77777777">
            <w:pPr>
              <w:pStyle w:val="Referanserbrev"/>
            </w:pPr>
          </w:p>
        </w:tc>
      </w:tr>
      <w:tr w:rsidR="0041004E" w:rsidTr="4BC9E30E" w14:paraId="3CF35FEB" w14:textId="77777777">
        <w:trPr>
          <w:trHeight w:val="172"/>
        </w:trPr>
        <w:tc>
          <w:tcPr>
            <w:tcW w:w="1701" w:type="dxa"/>
            <w:tcMar/>
          </w:tcPr>
          <w:p w:rsidR="0041004E" w:rsidP="0041004E" w:rsidRDefault="00E30789" w14:paraId="63CB23B0" w14:textId="239FB794">
            <w:pPr>
              <w:pStyle w:val="Ingenmellomrom"/>
            </w:pPr>
            <w:r w:rsidR="05A051B2">
              <w:rPr/>
              <w:t>Til</w:t>
            </w:r>
            <w:r w:rsidR="32D34E6E">
              <w:rPr/>
              <w:t>:</w:t>
            </w:r>
          </w:p>
        </w:tc>
        <w:tc>
          <w:tcPr>
            <w:tcW w:w="7569" w:type="dxa"/>
            <w:gridSpan w:val="2"/>
            <w:tcMar/>
          </w:tcPr>
          <w:p w:rsidR="0041004E" w:rsidP="0041004E" w:rsidRDefault="00E30789" w14:paraId="0324FC65" w14:textId="6219FC6B">
            <w:pPr>
              <w:pStyle w:val="Ingenmellomrom"/>
            </w:pPr>
            <w:r>
              <w:t>Tilbydere</w:t>
            </w:r>
          </w:p>
        </w:tc>
      </w:tr>
      <w:tr w:rsidR="0041004E" w:rsidTr="4BC9E30E" w14:paraId="3991D0A8" w14:textId="77777777">
        <w:trPr>
          <w:trHeight w:val="300"/>
        </w:trPr>
        <w:tc>
          <w:tcPr>
            <w:tcW w:w="1701" w:type="dxa"/>
            <w:tcMar/>
          </w:tcPr>
          <w:p w:rsidR="0041004E" w:rsidP="00197D3C" w:rsidRDefault="00E30789" w14:paraId="5FB3A12C" w14:textId="0013EF3F">
            <w:pPr>
              <w:pStyle w:val="Ingenmellomrom"/>
            </w:pPr>
            <w:r w:rsidR="05A051B2">
              <w:rPr/>
              <w:t>Fra</w:t>
            </w:r>
            <w:r w:rsidR="32D34E6E">
              <w:rPr/>
              <w:t>:</w:t>
            </w:r>
          </w:p>
        </w:tc>
        <w:tc>
          <w:tcPr>
            <w:tcW w:w="7569" w:type="dxa"/>
            <w:gridSpan w:val="2"/>
            <w:tcMar/>
          </w:tcPr>
          <w:p w:rsidR="0041004E" w:rsidP="0041004E" w:rsidRDefault="009352FA" w14:paraId="093B0DEC" w14:textId="5C15088C">
            <w:pPr>
              <w:pStyle w:val="Ingenmellomrom"/>
            </w:pPr>
            <w:r w:rsidR="639292AB">
              <w:rPr/>
              <w:t xml:space="preserve">Oslo Kommune ved </w:t>
            </w:r>
            <w:r w:rsidR="639292AB">
              <w:rPr/>
              <w:t>Deichman</w:t>
            </w:r>
          </w:p>
        </w:tc>
      </w:tr>
    </w:tbl>
    <w:p w:rsidRPr="008E4660" w:rsidR="000119BE" w:rsidP="4BC9E30E" w:rsidRDefault="004A08ED" w14:paraId="46C0F4CC" w14:textId="59BF9AF7">
      <w:pPr>
        <w:pStyle w:val="Overskrift1"/>
        <w:rPr>
          <w:noProof/>
          <w:color w:val="auto"/>
          <w:lang w:eastAsia="nb-NO"/>
        </w:rPr>
      </w:pPr>
      <w:r w:rsidRPr="4BC9E30E" w:rsidR="1C8EA7E5">
        <w:rPr>
          <w:color w:val="auto"/>
        </w:rPr>
        <w:t>Tilbudsforespørsel</w:t>
      </w:r>
      <w:r w:rsidRPr="4BC9E30E" w:rsidR="029CABC4">
        <w:rPr>
          <w:color w:val="auto"/>
        </w:rPr>
        <w:t xml:space="preserve"> – </w:t>
      </w:r>
      <w:r w:rsidRPr="4BC9E30E" w:rsidR="1F8BB181">
        <w:rPr>
          <w:color w:val="auto"/>
        </w:rPr>
        <w:t>Publikumsprint</w:t>
      </w:r>
    </w:p>
    <w:p w:rsidRPr="005E699E" w:rsidR="005E699E" w:rsidP="005E699E" w:rsidRDefault="005E699E" w14:paraId="68658C65" w14:textId="77777777">
      <w:pPr>
        <w:rPr>
          <w:lang w:eastAsia="nb-NO"/>
        </w:rPr>
      </w:pPr>
    </w:p>
    <w:p w:rsidRPr="008A0570" w:rsidR="00AE38BC" w:rsidP="3137A193" w:rsidRDefault="00AE38BC" w14:paraId="796484D1" w14:textId="77777777">
      <w:pPr>
        <w:pStyle w:val="Overskrift1"/>
        <w:spacing w:after="120"/>
        <w:rPr>
          <w:color w:val="auto"/>
          <w:lang w:eastAsia="nb-NO"/>
        </w:rPr>
      </w:pPr>
      <w:r w:rsidRPr="4BC9E30E" w:rsidR="425B90C7">
        <w:rPr>
          <w:rFonts w:eastAsia="Oslo Sans Office" w:eastAsiaTheme="minorAscii"/>
          <w:color w:val="auto"/>
        </w:rPr>
        <w:t>Bakgrunn</w:t>
      </w:r>
    </w:p>
    <w:p w:rsidR="001B4168" w:rsidP="3137A193" w:rsidRDefault="3D96CD88" w14:paraId="5664B024" w14:textId="3C2C3B61">
      <w:pPr>
        <w:rPr>
          <w:color w:val="auto"/>
        </w:rPr>
      </w:pPr>
      <w:r w:rsidRPr="3137A193" w:rsidR="19BCE2F1">
        <w:rPr>
          <w:rStyle w:val="normaltextrun"/>
          <w:rFonts w:ascii="Oslo Sans Office" w:hAnsi="Oslo Sans Office"/>
          <w:color w:val="auto"/>
          <w:shd w:val="clear" w:color="auto" w:fill="FFFFFF"/>
        </w:rPr>
        <w:t xml:space="preserve">Oslo kommune v/ </w:t>
      </w:r>
      <w:r w:rsidRPr="3137A193" w:rsidR="19BCE2F1">
        <w:rPr>
          <w:rStyle w:val="normaltextrun"/>
          <w:rFonts w:ascii="Oslo Sans Office" w:hAnsi="Oslo Sans Office"/>
          <w:color w:val="auto"/>
          <w:shd w:val="clear" w:color="auto" w:fill="FFFFFF"/>
        </w:rPr>
        <w:t>Deichman</w:t>
      </w:r>
      <w:r w:rsidRPr="3137A193" w:rsidR="19BCE2F1">
        <w:rPr>
          <w:rStyle w:val="normaltextrun"/>
          <w:rFonts w:ascii="Oslo Sans Office" w:hAnsi="Oslo Sans Office"/>
          <w:color w:val="auto"/>
          <w:shd w:val="clear" w:color="auto" w:fill="FFFFFF"/>
        </w:rPr>
        <w:t xml:space="preserve"> bibliotek inviterer til å delta i konkurranse om anskaffelse</w:t>
      </w:r>
      <w:r w:rsidRPr="3137A193" w:rsidR="12A204F4">
        <w:rPr>
          <w:rStyle w:val="normaltextrun"/>
          <w:rFonts w:ascii="Oslo Sans Office" w:hAnsi="Oslo Sans Office"/>
          <w:color w:val="auto"/>
          <w:shd w:val="clear" w:color="auto" w:fill="FFFFFF"/>
        </w:rPr>
        <w:t xml:space="preserve"> og implementering</w:t>
      </w:r>
      <w:r w:rsidRPr="3137A193" w:rsidR="19BCE2F1">
        <w:rPr>
          <w:rStyle w:val="normaltextrun"/>
          <w:rFonts w:ascii="Oslo Sans Office" w:hAnsi="Oslo Sans Office"/>
          <w:color w:val="auto"/>
          <w:shd w:val="clear" w:color="auto" w:fill="FFFFFF"/>
        </w:rPr>
        <w:t xml:space="preserve"> av programvare for </w:t>
      </w:r>
      <w:r w:rsidRPr="3137A193" w:rsidR="2EBECA9A">
        <w:rPr>
          <w:rStyle w:val="normaltextrun"/>
          <w:rFonts w:ascii="Oslo Sans Office" w:hAnsi="Oslo Sans Office"/>
          <w:color w:val="auto"/>
          <w:shd w:val="clear" w:color="auto" w:fill="FFFFFF"/>
        </w:rPr>
        <w:t xml:space="preserve">å </w:t>
      </w:r>
      <w:r w:rsidRPr="3137A193" w:rsidR="2443FD3E">
        <w:rPr>
          <w:rStyle w:val="normaltextrun"/>
          <w:rFonts w:ascii="Oslo Sans Office" w:hAnsi="Oslo Sans Office"/>
          <w:color w:val="auto"/>
          <w:shd w:val="clear" w:color="auto" w:fill="FFFFFF"/>
        </w:rPr>
        <w:t xml:space="preserve">kunne tilby print</w:t>
      </w:r>
      <w:r w:rsidRPr="3137A193" w:rsidR="0B6C0652">
        <w:rPr>
          <w:rStyle w:val="normaltextrun"/>
          <w:rFonts w:ascii="Oslo Sans Office" w:hAnsi="Oslo Sans Office"/>
          <w:color w:val="auto"/>
          <w:shd w:val="clear" w:color="auto" w:fill="FFFFFF"/>
        </w:rPr>
        <w:t xml:space="preserve">,</w:t>
      </w:r>
      <w:r w:rsidRPr="3137A193" w:rsidR="2443FD3E">
        <w:rPr>
          <w:rStyle w:val="normaltextrun"/>
          <w:rFonts w:ascii="Oslo Sans Office" w:hAnsi="Oslo Sans Office"/>
          <w:color w:val="auto"/>
          <w:shd w:val="clear" w:color="auto" w:fill="FFFFFF"/>
        </w:rPr>
        <w:t xml:space="preserve"> </w:t>
      </w:r>
      <w:r w:rsidRPr="3137A193" w:rsidR="2443FD3E">
        <w:rPr>
          <w:rStyle w:val="normaltextrun"/>
          <w:rFonts w:ascii="Oslo Sans Office" w:hAnsi="Oslo Sans Office"/>
          <w:color w:val="auto"/>
          <w:shd w:val="clear" w:color="auto" w:fill="FFFFFF"/>
        </w:rPr>
        <w:t xml:space="preserve">s</w:t>
      </w:r>
      <w:r w:rsidRPr="3137A193" w:rsidR="1EB73133">
        <w:rPr>
          <w:rStyle w:val="normaltextrun"/>
          <w:rFonts w:ascii="Oslo Sans Office" w:hAnsi="Oslo Sans Office"/>
          <w:color w:val="auto"/>
          <w:shd w:val="clear" w:color="auto" w:fill="FFFFFF"/>
        </w:rPr>
        <w:t xml:space="preserve">k</w:t>
      </w:r>
      <w:r w:rsidRPr="3137A193" w:rsidR="2443FD3E">
        <w:rPr>
          <w:rStyle w:val="normaltextrun"/>
          <w:rFonts w:ascii="Oslo Sans Office" w:hAnsi="Oslo Sans Office"/>
          <w:color w:val="auto"/>
          <w:shd w:val="clear" w:color="auto" w:fill="FFFFFF"/>
        </w:rPr>
        <w:t xml:space="preserve">anne</w:t>
      </w:r>
      <w:r w:rsidRPr="3137A193" w:rsidR="4E78346B">
        <w:rPr>
          <w:rStyle w:val="normaltextrun"/>
          <w:rFonts w:ascii="Oslo Sans Office" w:hAnsi="Oslo Sans Office"/>
          <w:color w:val="auto"/>
          <w:shd w:val="clear" w:color="auto" w:fill="FFFFFF"/>
        </w:rPr>
        <w:t xml:space="preserve"> </w:t>
      </w:r>
      <w:r w:rsidRPr="3137A193" w:rsidR="7075604C">
        <w:rPr>
          <w:rStyle w:val="normaltextrun"/>
          <w:rFonts w:ascii="Oslo Sans Office" w:hAnsi="Oslo Sans Office"/>
          <w:color w:val="auto"/>
          <w:shd w:val="clear" w:color="auto" w:fill="FFFFFF"/>
        </w:rPr>
        <w:t xml:space="preserve">og kopierings</w:t>
      </w:r>
      <w:r w:rsidRPr="3137A193" w:rsidR="2443FD3E">
        <w:rPr>
          <w:rStyle w:val="normaltextrun"/>
          <w:rFonts w:ascii="Oslo Sans Office" w:hAnsi="Oslo Sans Office"/>
          <w:color w:val="auto"/>
          <w:shd w:val="clear" w:color="auto" w:fill="FFFFFF"/>
        </w:rPr>
        <w:t xml:space="preserve">tjenester til </w:t>
      </w:r>
      <w:r w:rsidRPr="3137A193" w:rsidR="2EBECA9A">
        <w:rPr>
          <w:rStyle w:val="normaltextrun"/>
          <w:rFonts w:ascii="Oslo Sans Office" w:hAnsi="Oslo Sans Office"/>
          <w:color w:val="auto"/>
          <w:shd w:val="clear" w:color="auto" w:fill="FFFFFF"/>
        </w:rPr>
        <w:t>brukere av biblioteket.</w:t>
      </w:r>
      <w:r w:rsidRPr="3137A193" w:rsidR="19BCE2F1">
        <w:rPr>
          <w:color w:val="auto"/>
        </w:rPr>
        <w:t xml:space="preserve"> </w:t>
      </w:r>
    </w:p>
    <w:p w:rsidR="4E593D63" w:rsidP="3137A193" w:rsidRDefault="4E593D63" w14:paraId="46012453" w14:textId="6EBB49FE">
      <w:pPr>
        <w:pStyle w:val="Overskrift1"/>
        <w:spacing w:after="120"/>
        <w:rPr>
          <w:rStyle w:val="Sterk"/>
          <w:b w:val="0"/>
          <w:bCs w:val="0"/>
          <w:color w:val="1FC025" w:themeColor="accent3" w:themeTint="FF" w:themeShade="80"/>
        </w:rPr>
      </w:pPr>
    </w:p>
    <w:p w:rsidR="003C154F" w:rsidP="001858C3" w:rsidRDefault="3D96CD88" w14:paraId="1A5DB003" w14:textId="756DD7A6">
      <w:pPr>
        <w:pStyle w:val="Overskrift1"/>
        <w:spacing w:after="120"/>
        <w:rPr>
          <w:rStyle w:val="Sterk"/>
          <w:b w:val="0"/>
          <w:bCs w:val="0"/>
        </w:rPr>
      </w:pPr>
      <w:r w:rsidRPr="4BC9E30E" w:rsidR="19BCE2F1">
        <w:rPr>
          <w:rStyle w:val="Sterk"/>
          <w:b w:val="0"/>
          <w:bCs w:val="0"/>
        </w:rPr>
        <w:t>Beskrivelse av</w:t>
      </w:r>
      <w:r w:rsidRPr="4BC9E30E" w:rsidR="7B4173CC">
        <w:rPr>
          <w:rStyle w:val="Sterk"/>
          <w:b w:val="0"/>
          <w:bCs w:val="0"/>
        </w:rPr>
        <w:t xml:space="preserve"> dagens situasjon</w:t>
      </w:r>
      <w:r w:rsidRPr="4BC9E30E" w:rsidR="56F69AD9">
        <w:rPr>
          <w:rStyle w:val="Sterk"/>
          <w:b w:val="0"/>
          <w:bCs w:val="0"/>
        </w:rPr>
        <w:t xml:space="preserve"> </w:t>
      </w:r>
    </w:p>
    <w:p w:rsidR="00285ED8" w:rsidP="4E593D63" w:rsidRDefault="00285ED8" w14:paraId="4AB642BB" w14:textId="1D53C1B1">
      <w:r>
        <w:t>Publikumsprint er en selvbetjent</w:t>
      </w:r>
      <w:r w:rsidR="00C05BE9">
        <w:t xml:space="preserve"> tjeneste med mulighet for betaling via VIPPS</w:t>
      </w:r>
      <w:r w:rsidR="005A074C">
        <w:t xml:space="preserve"> eller i skranken.</w:t>
      </w:r>
    </w:p>
    <w:p w:rsidR="00D0770F" w:rsidP="4E593D63" w:rsidRDefault="00A7012A" w14:paraId="77B6B988" w14:textId="3DC88583">
      <w:r w:rsidR="4510B14F">
        <w:rPr/>
        <w:t xml:space="preserve">Brukeren må </w:t>
      </w:r>
      <w:r w:rsidR="1E65C114">
        <w:rPr/>
        <w:t>bruke</w:t>
      </w:r>
      <w:r w:rsidR="03CBAC82">
        <w:rPr/>
        <w:t xml:space="preserve"> en</w:t>
      </w:r>
      <w:r w:rsidR="1E65C114">
        <w:rPr/>
        <w:t xml:space="preserve"> dedikert PC som er satt opp i biblioteket </w:t>
      </w:r>
      <w:r w:rsidR="4510B14F">
        <w:rPr/>
        <w:t>for å skrive ut</w:t>
      </w:r>
      <w:r w:rsidR="1E65C114">
        <w:rPr/>
        <w:t xml:space="preserve">. </w:t>
      </w:r>
      <w:r w:rsidR="4510B14F">
        <w:rPr/>
        <w:t xml:space="preserve">Brukeren </w:t>
      </w:r>
      <w:r w:rsidR="1E65C114">
        <w:rPr/>
        <w:t>kan o</w:t>
      </w:r>
      <w:r w:rsidR="12A64801">
        <w:rPr/>
        <w:t xml:space="preserve">gså </w:t>
      </w:r>
      <w:r w:rsidR="1E65C114">
        <w:rPr/>
        <w:t>skrive ut dokument som er lagret på minnepinne fra denne PC-en. Det er ikke mulig å skrive ut fra egne enheter.</w:t>
      </w:r>
    </w:p>
    <w:p w:rsidR="00903904" w:rsidP="4E593D63" w:rsidRDefault="00903904" w14:paraId="61FD2E43" w14:textId="4B106AB7">
      <w:r>
        <w:t xml:space="preserve">Det er også mulig å skanne et </w:t>
      </w:r>
      <w:r w:rsidR="008E46C7">
        <w:t>dokument med lagring på en minnepinne.</w:t>
      </w:r>
    </w:p>
    <w:p w:rsidR="006E1DB0" w:rsidP="006E1DB0" w:rsidRDefault="00634E75" w14:paraId="3E778E60" w14:textId="38C977C0">
      <w:r w:rsidR="574B8C97">
        <w:rPr/>
        <w:t xml:space="preserve">Løsningen i dag har utfordringer som i hovedsak relateres til køsystem, </w:t>
      </w:r>
      <w:r w:rsidR="4EC7D195">
        <w:rPr/>
        <w:t>betaling</w:t>
      </w:r>
      <w:r w:rsidR="321EBB1C">
        <w:rPr/>
        <w:t>sløsning</w:t>
      </w:r>
      <w:r w:rsidR="4EC7D195">
        <w:rPr/>
        <w:t xml:space="preserve"> og in</w:t>
      </w:r>
      <w:r w:rsidR="1668526B">
        <w:rPr/>
        <w:t>formasjonssikkerhet.</w:t>
      </w:r>
      <w:r w:rsidR="0B8AD524">
        <w:rPr/>
        <w:t xml:space="preserve"> </w:t>
      </w:r>
    </w:p>
    <w:p w:rsidRPr="00A15B30" w:rsidR="00DD0728" w:rsidP="00DD0728" w:rsidRDefault="00DD0728" w14:paraId="23FEF0E4" w14:textId="77777777">
      <w:pPr>
        <w:spacing w:after="0"/>
      </w:pPr>
    </w:p>
    <w:p w:rsidRPr="00D309A4" w:rsidR="00D309A4" w:rsidP="001858C3" w:rsidRDefault="00FC4EBA" w14:paraId="5A5BF388" w14:textId="7EB7E1E3">
      <w:pPr>
        <w:pStyle w:val="Overskrift1"/>
        <w:spacing w:after="120"/>
      </w:pPr>
      <w:r w:rsidRPr="00016043">
        <w:rPr>
          <w:rStyle w:val="Sterk"/>
          <w:b w:val="0"/>
          <w:bCs w:val="0"/>
        </w:rPr>
        <w:t>Beskrivelse av programvaren</w:t>
      </w:r>
    </w:p>
    <w:p w:rsidR="00F83AE4" w:rsidP="00DD0728" w:rsidRDefault="00F83AE4" w14:paraId="5BDA9B97" w14:textId="1AC42CB1">
      <w:pPr>
        <w:spacing w:after="0"/>
      </w:pPr>
      <w:r w:rsidR="28C9D790">
        <w:rPr/>
        <w:t>Vi ser etter en løsning for publikumsprint</w:t>
      </w:r>
      <w:r w:rsidR="4780D904">
        <w:rPr/>
        <w:t xml:space="preserve"> som</w:t>
      </w:r>
      <w:r w:rsidR="28C9D790">
        <w:rPr/>
        <w:t xml:space="preserve"> er intuitiv og brukervennlig hvor bruker bestiller og betaler for </w:t>
      </w:r>
      <w:r w:rsidR="14DE06D5">
        <w:rPr/>
        <w:t xml:space="preserve">tjenesten </w:t>
      </w:r>
      <w:r w:rsidR="28C9D790">
        <w:rPr/>
        <w:t xml:space="preserve">via sin egen enhet. </w:t>
      </w:r>
      <w:r w:rsidR="7AF14218">
        <w:rPr/>
        <w:t>Løsningen må tilby et sømløst køsystem</w:t>
      </w:r>
      <w:r w:rsidR="5A783748">
        <w:rPr/>
        <w:t xml:space="preserve">. </w:t>
      </w:r>
      <w:r w:rsidR="3C335239">
        <w:rPr/>
        <w:t>Løsningen må også håndtere kopiering og skanning av dokumenter, inkludert betaling av tjenestene.</w:t>
      </w:r>
    </w:p>
    <w:p w:rsidR="4E593D63" w:rsidP="4E593D63" w:rsidRDefault="4E593D63" w14:paraId="21865528" w14:textId="4363BE02">
      <w:pPr>
        <w:spacing w:after="0"/>
      </w:pPr>
    </w:p>
    <w:p w:rsidR="04102D4C" w:rsidP="4BC9E30E" w:rsidRDefault="3D96CD88" w14:paraId="60C84FB1" w14:textId="7319E59B">
      <w:pPr>
        <w:pStyle w:val="Overskrift2"/>
        <w:rPr>
          <w:rFonts w:ascii="Oslo Sans Office" w:hAnsi="Oslo Sans Office" w:eastAsia="Oslo Sans Office" w:cs="Times New Roman" w:asciiTheme="minorAscii" w:hAnsiTheme="minorAscii"/>
          <w:color w:val="auto"/>
          <w:lang w:eastAsia="nb-NO"/>
        </w:rPr>
      </w:pPr>
      <w:r w:rsidRPr="4BC9E30E" w:rsidR="19BCE2F1">
        <w:rPr>
          <w:rFonts w:ascii="Oslo Sans Office" w:hAnsi="Oslo Sans Office" w:eastAsia="Oslo Sans Office" w:cs="Times New Roman" w:asciiTheme="minorAscii" w:hAnsiTheme="minorAscii"/>
          <w:color w:val="auto"/>
        </w:rPr>
        <w:t>Noen av funksjonene vi ønsker er:</w:t>
      </w:r>
    </w:p>
    <w:p w:rsidRPr="00987CA7" w:rsidR="4EE067A9" w:rsidP="3137A193" w:rsidRDefault="00ED07CF" w14:paraId="694B1B6C" w14:textId="245F66A1">
      <w:pPr>
        <w:pStyle w:val="Listeavsnitt"/>
        <w:numPr>
          <w:ilvl w:val="0"/>
          <w:numId w:val="1"/>
        </w:numPr>
        <w:rPr>
          <w:rFonts w:ascii="Oslo Sans Office" w:hAnsi="Oslo Sans Office" w:eastAsia="Oslo Sans Office" w:asciiTheme="minorAscii" w:hAnsiTheme="minorAscii"/>
          <w:sz w:val="22"/>
          <w:szCs w:val="22"/>
        </w:rPr>
      </w:pPr>
      <w:r w:rsidRPr="4BC9E30E" w:rsidR="51F80F41">
        <w:rPr>
          <w:rFonts w:ascii="Oslo Sans Office" w:hAnsi="Oslo Sans Office" w:eastAsia="" w:cs="" w:asciiTheme="minorAscii" w:hAnsiTheme="minorAscii" w:eastAsiaTheme="minorEastAsia" w:cstheme="minorBidi"/>
          <w:sz w:val="22"/>
          <w:szCs w:val="22"/>
        </w:rPr>
        <w:t>Selvbetjent løsning uten</w:t>
      </w:r>
      <w:r w:rsidRPr="4BC9E30E" w:rsidR="540124D8">
        <w:rPr>
          <w:rFonts w:ascii="Oslo Sans Office" w:hAnsi="Oslo Sans Office" w:eastAsia="" w:cs="" w:asciiTheme="minorAscii" w:hAnsiTheme="minorAscii" w:eastAsiaTheme="minorEastAsia" w:cstheme="minorBidi"/>
          <w:sz w:val="22"/>
          <w:szCs w:val="22"/>
        </w:rPr>
        <w:t xml:space="preserve"> behov for assistanse fra </w:t>
      </w:r>
      <w:r w:rsidRPr="4BC9E30E" w:rsidR="7CA36BE8">
        <w:rPr>
          <w:rFonts w:ascii="Oslo Sans Office" w:hAnsi="Oslo Sans Office" w:eastAsia="" w:cs="" w:asciiTheme="minorAscii" w:hAnsiTheme="minorAscii" w:eastAsiaTheme="minorEastAsia" w:cstheme="minorBidi"/>
          <w:sz w:val="22"/>
          <w:szCs w:val="22"/>
        </w:rPr>
        <w:t>bibliotekansatte</w:t>
      </w:r>
    </w:p>
    <w:p w:rsidR="00987CA7" w:rsidP="4BC9E30E" w:rsidRDefault="00987CA7" w14:paraId="33B8BF12" w14:textId="23F36BBE">
      <w:pPr>
        <w:pStyle w:val="Listeavsnitt"/>
        <w:numPr>
          <w:ilvl w:val="0"/>
          <w:numId w:val="1"/>
        </w:numPr>
        <w:rPr>
          <w:rFonts w:ascii="Oslo Sans Office" w:hAnsi="Oslo Sans Office" w:eastAsia="Oslo Sans Office" w:asciiTheme="minorAscii" w:hAnsiTheme="minorAscii"/>
          <w:sz w:val="22"/>
          <w:szCs w:val="22"/>
        </w:rPr>
      </w:pPr>
      <w:r w:rsidRPr="4BC9E30E" w:rsidR="40206A14">
        <w:rPr>
          <w:rFonts w:ascii="Oslo Sans Office" w:hAnsi="Oslo Sans Office" w:eastAsia="Oslo Sans Office" w:asciiTheme="minorAscii" w:hAnsiTheme="minorAscii"/>
          <w:sz w:val="22"/>
          <w:szCs w:val="22"/>
        </w:rPr>
        <w:t>Utskrift kan gjøres fra egen mobil, nettbrett eller PC, både i og utenfor biblioteket</w:t>
      </w:r>
    </w:p>
    <w:p w:rsidR="00171588" w:rsidP="4BC9E30E" w:rsidRDefault="00171588" w14:paraId="5F0ACD82" w14:textId="1D6A2597">
      <w:pPr>
        <w:pStyle w:val="Listeavsnitt"/>
        <w:numPr>
          <w:ilvl w:val="0"/>
          <w:numId w:val="1"/>
        </w:numPr>
        <w:rPr>
          <w:rFonts w:ascii="Oslo Sans Office" w:hAnsi="Oslo Sans Office" w:eastAsia="Oslo Sans Office" w:asciiTheme="minorAscii" w:hAnsiTheme="minorAscii"/>
          <w:sz w:val="22"/>
          <w:szCs w:val="22"/>
        </w:rPr>
      </w:pPr>
      <w:r w:rsidRPr="4BC9E30E" w:rsidR="47E8DB18">
        <w:rPr>
          <w:rFonts w:ascii="Oslo Sans Office" w:hAnsi="Oslo Sans Office" w:eastAsia="Oslo Sans Office" w:asciiTheme="minorAscii" w:hAnsiTheme="minorAscii"/>
          <w:sz w:val="22"/>
          <w:szCs w:val="22"/>
        </w:rPr>
        <w:t>Utskrift kan gjøres fra bibliotekets PCer</w:t>
      </w:r>
    </w:p>
    <w:p w:rsidR="005F51D3" w:rsidP="4BC9E30E" w:rsidRDefault="005F51D3" w14:paraId="655BE7C3" w14:textId="60C4BD75">
      <w:pPr>
        <w:pStyle w:val="Listeavsnitt"/>
        <w:numPr>
          <w:ilvl w:val="0"/>
          <w:numId w:val="1"/>
        </w:numPr>
        <w:rPr>
          <w:rFonts w:ascii="Oslo Sans Office" w:hAnsi="Oslo Sans Office" w:eastAsia="Oslo Sans Office" w:asciiTheme="minorAscii" w:hAnsiTheme="minorAscii"/>
          <w:sz w:val="22"/>
          <w:szCs w:val="22"/>
        </w:rPr>
      </w:pPr>
      <w:r w:rsidRPr="4BC9E30E" w:rsidR="19136512">
        <w:rPr>
          <w:rFonts w:ascii="Oslo Sans Office" w:hAnsi="Oslo Sans Office" w:eastAsia="Oslo Sans Office" w:asciiTheme="minorAscii" w:hAnsiTheme="minorAscii"/>
          <w:sz w:val="22"/>
          <w:szCs w:val="22"/>
        </w:rPr>
        <w:t xml:space="preserve">Innebygget betalingsløsning som støtter </w:t>
      </w:r>
      <w:r w:rsidRPr="4BC9E30E" w:rsidR="3DF41962">
        <w:rPr>
          <w:rFonts w:ascii="Oslo Sans Office" w:hAnsi="Oslo Sans Office" w:eastAsia="Oslo Sans Office" w:asciiTheme="minorAscii" w:hAnsiTheme="minorAscii"/>
          <w:sz w:val="22"/>
          <w:szCs w:val="22"/>
        </w:rPr>
        <w:t>standard betalingsalternativer</w:t>
      </w:r>
    </w:p>
    <w:p w:rsidR="00343613" w:rsidP="4BC9E30E" w:rsidRDefault="00343613" w14:paraId="12DE11E5" w14:textId="598EACB5">
      <w:pPr>
        <w:pStyle w:val="Listeavsnitt"/>
        <w:numPr>
          <w:ilvl w:val="0"/>
          <w:numId w:val="1"/>
        </w:numPr>
        <w:rPr>
          <w:rFonts w:ascii="Oslo Sans Office" w:hAnsi="Oslo Sans Office" w:eastAsia="Oslo Sans Office" w:asciiTheme="minorAscii" w:hAnsiTheme="minorAscii"/>
          <w:sz w:val="22"/>
          <w:szCs w:val="22"/>
        </w:rPr>
      </w:pPr>
      <w:r w:rsidRPr="4BC9E30E" w:rsidR="2E0706A0">
        <w:rPr>
          <w:rFonts w:ascii="Oslo Sans Office" w:hAnsi="Oslo Sans Office" w:eastAsia="Oslo Sans Office" w:asciiTheme="minorAscii" w:hAnsiTheme="minorAscii"/>
          <w:sz w:val="22"/>
          <w:szCs w:val="22"/>
        </w:rPr>
        <w:t>Utskrift er kun mulig etter betaling er utført</w:t>
      </w:r>
    </w:p>
    <w:p w:rsidR="00F94F54" w:rsidP="3137A193" w:rsidRDefault="00F94F54" w14:paraId="3699AAA8" w14:textId="0C26D7B9">
      <w:pPr>
        <w:pStyle w:val="Listeavsnitt"/>
        <w:numPr>
          <w:ilvl w:val="0"/>
          <w:numId w:val="1"/>
        </w:numPr>
        <w:rPr>
          <w:rFonts w:ascii="Oslo Sans Office" w:hAnsi="Oslo Sans Office" w:eastAsia="Oslo Sans Office" w:asciiTheme="minorAscii" w:hAnsiTheme="minorAscii"/>
          <w:sz w:val="22"/>
          <w:szCs w:val="22"/>
        </w:rPr>
      </w:pPr>
      <w:r w:rsidRPr="4BC9E30E" w:rsidR="3DF41962">
        <w:rPr>
          <w:rFonts w:ascii="Oslo Sans Office" w:hAnsi="Oslo Sans Office" w:eastAsia="Oslo Sans Office" w:asciiTheme="minorAscii" w:hAnsiTheme="minorAscii"/>
          <w:sz w:val="22"/>
          <w:szCs w:val="22"/>
        </w:rPr>
        <w:t>Betalingsløsning</w:t>
      </w:r>
      <w:r w:rsidRPr="4BC9E30E" w:rsidR="32B5189E">
        <w:rPr>
          <w:rFonts w:ascii="Oslo Sans Office" w:hAnsi="Oslo Sans Office" w:eastAsia="Oslo Sans Office" w:asciiTheme="minorAscii" w:hAnsiTheme="minorAscii"/>
          <w:sz w:val="22"/>
          <w:szCs w:val="22"/>
        </w:rPr>
        <w:t xml:space="preserve"> håndterer ulike priskomponenter, f.eks. farge, </w:t>
      </w:r>
      <w:r w:rsidRPr="4BC9E30E" w:rsidR="5A347544">
        <w:rPr>
          <w:rFonts w:ascii="Oslo Sans Office" w:hAnsi="Oslo Sans Office" w:eastAsia="Oslo Sans Office" w:asciiTheme="minorAscii" w:hAnsiTheme="minorAscii"/>
          <w:sz w:val="22"/>
          <w:szCs w:val="22"/>
        </w:rPr>
        <w:t>papirstørrelse og</w:t>
      </w:r>
      <w:r w:rsidRPr="4BC9E30E" w:rsidR="32B5189E">
        <w:rPr>
          <w:rFonts w:ascii="Oslo Sans Office" w:hAnsi="Oslo Sans Office" w:eastAsia="Oslo Sans Office" w:asciiTheme="minorAscii" w:hAnsiTheme="minorAscii"/>
          <w:sz w:val="22"/>
          <w:szCs w:val="22"/>
        </w:rPr>
        <w:t xml:space="preserve"> antall</w:t>
      </w:r>
    </w:p>
    <w:p w:rsidRPr="00417097" w:rsidR="00A63175" w:rsidP="4BC9E30E" w:rsidRDefault="00113CCB" w14:paraId="0F3DBF84" w14:textId="2103FD2A">
      <w:pPr>
        <w:pStyle w:val="Listeavsnitt"/>
        <w:numPr>
          <w:ilvl w:val="0"/>
          <w:numId w:val="1"/>
        </w:numPr>
        <w:rPr>
          <w:rFonts w:ascii="Oslo Sans Office" w:hAnsi="Oslo Sans Office" w:eastAsia="Oslo Sans Office" w:asciiTheme="minorAscii" w:hAnsiTheme="minorAscii"/>
          <w:sz w:val="22"/>
          <w:szCs w:val="22"/>
        </w:rPr>
      </w:pPr>
      <w:r w:rsidRPr="4BC9E30E" w:rsidR="6F053BDD">
        <w:rPr>
          <w:rFonts w:ascii="Oslo Sans Office" w:hAnsi="Oslo Sans Office" w:eastAsia="Oslo Sans Office" w:asciiTheme="minorAscii" w:hAnsiTheme="minorAscii"/>
          <w:sz w:val="22"/>
          <w:szCs w:val="22"/>
        </w:rPr>
        <w:t xml:space="preserve">Sikker utskrift ved at bruker </w:t>
      </w:r>
      <w:r w:rsidRPr="4BC9E30E" w:rsidR="735626CB">
        <w:rPr>
          <w:rFonts w:ascii="Oslo Sans Office" w:hAnsi="Oslo Sans Office" w:eastAsia="Oslo Sans Office" w:asciiTheme="minorAscii" w:hAnsiTheme="minorAscii"/>
          <w:sz w:val="22"/>
          <w:szCs w:val="22"/>
        </w:rPr>
        <w:t>trigger</w:t>
      </w:r>
      <w:r w:rsidRPr="4BC9E30E" w:rsidR="6F053BDD">
        <w:rPr>
          <w:rFonts w:ascii="Oslo Sans Office" w:hAnsi="Oslo Sans Office" w:eastAsia="Oslo Sans Office" w:asciiTheme="minorAscii" w:hAnsiTheme="minorAscii"/>
          <w:sz w:val="22"/>
          <w:szCs w:val="22"/>
        </w:rPr>
        <w:t xml:space="preserve"> utskrift</w:t>
      </w:r>
      <w:r w:rsidRPr="4BC9E30E" w:rsidR="735626CB">
        <w:rPr>
          <w:rFonts w:ascii="Oslo Sans Office" w:hAnsi="Oslo Sans Office" w:eastAsia="Oslo Sans Office" w:asciiTheme="minorAscii" w:hAnsiTheme="minorAscii"/>
          <w:sz w:val="22"/>
          <w:szCs w:val="22"/>
        </w:rPr>
        <w:t xml:space="preserve"> på printer</w:t>
      </w:r>
    </w:p>
    <w:p w:rsidRPr="00987CA7" w:rsidR="00C52184" w:rsidP="00C52184" w:rsidRDefault="00C52184" w14:paraId="5247269F" w14:textId="77777777"/>
    <w:p w:rsidRPr="00016043" w:rsidR="003C154F" w:rsidP="001858C3" w:rsidRDefault="003C154F" w14:paraId="5E79737D" w14:textId="07C208F0">
      <w:pPr>
        <w:pStyle w:val="Overskrift1"/>
        <w:spacing w:after="120"/>
      </w:pPr>
      <w:r w:rsidRPr="00016043">
        <w:t>Omfang</w:t>
      </w:r>
    </w:p>
    <w:p w:rsidR="00E62EE8" w:rsidP="6D68461D" w:rsidRDefault="005A6C99" w14:paraId="4A419280" w14:textId="4DD5E9D7">
      <w:pPr>
        <w:spacing w:after="0" w:line="259" w:lineRule="auto"/>
        <w:rPr>
          <w:color w:val="auto"/>
        </w:rPr>
      </w:pPr>
      <w:r w:rsidRPr="4BC9E30E" w:rsidR="63056B2D">
        <w:rPr>
          <w:color w:val="auto"/>
        </w:rPr>
        <w:t xml:space="preserve">Hovedbiblioteket samt 13 lokalbibliotek tilbyr </w:t>
      </w:r>
      <w:r w:rsidRPr="4BC9E30E" w:rsidR="6DEB3D6D">
        <w:rPr>
          <w:color w:val="auto"/>
        </w:rPr>
        <w:t>publikumsprint</w:t>
      </w:r>
      <w:r w:rsidRPr="4BC9E30E" w:rsidR="5E3373EA">
        <w:rPr>
          <w:color w:val="auto"/>
        </w:rPr>
        <w:t xml:space="preserve"> i dag</w:t>
      </w:r>
      <w:r w:rsidRPr="4BC9E30E" w:rsidR="63056B2D">
        <w:rPr>
          <w:color w:val="auto"/>
        </w:rPr>
        <w:t xml:space="preserve">. </w:t>
      </w:r>
    </w:p>
    <w:p w:rsidR="00E62EE8" w:rsidP="67BF120E" w:rsidRDefault="005A6C99" w14:paraId="372D2026" w14:textId="5CE17472">
      <w:pPr>
        <w:spacing w:after="0" w:line="259" w:lineRule="auto"/>
        <w:rPr>
          <w:color w:val="auto"/>
        </w:rPr>
      </w:pPr>
      <w:r w:rsidRPr="4BC9E30E" w:rsidR="18D0B6E0">
        <w:rPr>
          <w:color w:val="auto"/>
        </w:rPr>
        <w:t xml:space="preserve">Det kan bli aktuelt å tilby løsningen på flere eller færre bibliotek. </w:t>
      </w:r>
    </w:p>
    <w:p w:rsidR="00592794" w:rsidP="4E593D63" w:rsidRDefault="00592794" w14:paraId="19F9F81B" w14:textId="77777777">
      <w:pPr>
        <w:spacing w:after="0" w:line="259" w:lineRule="auto"/>
      </w:pPr>
    </w:p>
    <w:p w:rsidR="00592794" w:rsidP="4E593D63" w:rsidRDefault="00592794" w14:paraId="351480C9" w14:textId="4A2D7BC0">
      <w:pPr>
        <w:spacing w:after="0" w:line="259" w:lineRule="auto"/>
      </w:pPr>
      <w:r w:rsidR="76627DE6">
        <w:rPr/>
        <w:t xml:space="preserve">Det er behov </w:t>
      </w:r>
      <w:r w:rsidR="38FB14C6">
        <w:rPr/>
        <w:t>f</w:t>
      </w:r>
      <w:r w:rsidR="76627DE6">
        <w:rPr/>
        <w:t>or a</w:t>
      </w:r>
      <w:r w:rsidR="76627DE6">
        <w:rPr/>
        <w:t xml:space="preserve">dministrasjonstilgang for ansatte i </w:t>
      </w:r>
      <w:r w:rsidR="76627DE6">
        <w:rPr/>
        <w:t>Deichman</w:t>
      </w:r>
      <w:r w:rsidR="0296FDFB">
        <w:rPr/>
        <w:t>.</w:t>
      </w:r>
    </w:p>
    <w:p w:rsidR="4E593D63" w:rsidP="4E593D63" w:rsidRDefault="4E593D63" w14:paraId="0B18B247" w14:textId="1D120349">
      <w:pPr>
        <w:pStyle w:val="Overskrift1"/>
        <w:spacing w:after="120"/>
        <w:rPr>
          <w:rStyle w:val="Sterk"/>
          <w:b w:val="0"/>
          <w:bCs w:val="0"/>
        </w:rPr>
      </w:pPr>
    </w:p>
    <w:p w:rsidRPr="00016043" w:rsidR="003C154F" w:rsidP="001858C3" w:rsidRDefault="00CD21B7" w14:paraId="6CDDAF4D" w14:textId="29043F45">
      <w:pPr>
        <w:pStyle w:val="Overskrift1"/>
        <w:spacing w:after="120"/>
        <w:rPr>
          <w:rStyle w:val="Sterk"/>
          <w:b w:val="0"/>
          <w:bCs w:val="0"/>
        </w:rPr>
      </w:pPr>
      <w:r w:rsidRPr="4BC9E30E" w:rsidR="2AC61F5E">
        <w:rPr>
          <w:rStyle w:val="Sterk"/>
          <w:b w:val="0"/>
          <w:bCs w:val="0"/>
        </w:rPr>
        <w:t xml:space="preserve">Kravspesifikasjon </w:t>
      </w:r>
    </w:p>
    <w:p w:rsidRPr="0012404C" w:rsidR="00282EA6" w:rsidP="00D128C2" w:rsidRDefault="5D1EB59A" w14:paraId="2C0258D5" w14:textId="7141AB24">
      <w:pPr>
        <w:spacing w:after="0"/>
      </w:pPr>
      <w:r w:rsidR="27E36304">
        <w:rPr/>
        <w:t>Vedlegg 1 lister opp krav</w:t>
      </w:r>
      <w:r w:rsidR="3C46E593">
        <w:rPr/>
        <w:t>ene</w:t>
      </w:r>
      <w:r w:rsidR="34054611">
        <w:rPr/>
        <w:t xml:space="preserve"> og behov</w:t>
      </w:r>
      <w:r w:rsidR="3C46E593">
        <w:rPr/>
        <w:t>ene våre</w:t>
      </w:r>
      <w:r w:rsidR="27E36304">
        <w:rPr/>
        <w:t xml:space="preserve"> </w:t>
      </w:r>
      <w:r w:rsidR="3C46E593">
        <w:rPr/>
        <w:t xml:space="preserve">til </w:t>
      </w:r>
      <w:r w:rsidR="199B70BE">
        <w:rPr/>
        <w:t>løsningen.</w:t>
      </w:r>
    </w:p>
    <w:p w:rsidRPr="0012404C" w:rsidR="00690014" w:rsidP="00D128C2" w:rsidRDefault="00282EA6" w14:paraId="15BB403A" w14:textId="2471BD67">
      <w:pPr>
        <w:spacing w:after="0"/>
      </w:pPr>
      <w:r w:rsidRPr="0012404C">
        <w:t>Svar ut kravene i vedlegget.</w:t>
      </w:r>
    </w:p>
    <w:p w:rsidR="004F626F" w:rsidP="0031079D" w:rsidRDefault="004F626F" w14:paraId="06CC221C" w14:textId="77777777">
      <w:pPr>
        <w:pStyle w:val="Overskrift1"/>
      </w:pPr>
    </w:p>
    <w:p w:rsidRPr="00016043" w:rsidR="003C154F" w:rsidP="001858C3" w:rsidRDefault="003C154F" w14:paraId="35521DE7" w14:textId="3B3BF8FF">
      <w:pPr>
        <w:pStyle w:val="Overskrift1"/>
        <w:spacing w:after="120"/>
      </w:pPr>
      <w:r w:rsidRPr="00016043">
        <w:t>Sikkerhet</w:t>
      </w:r>
    </w:p>
    <w:p w:rsidRPr="0012404C" w:rsidR="004835BA" w:rsidP="00434720" w:rsidRDefault="004835BA" w14:paraId="438FDA84" w14:textId="00BEDE5C">
      <w:pPr>
        <w:spacing w:after="0"/>
      </w:pPr>
      <w:r w:rsidRPr="0012404C">
        <w:t>Oslo kommune stiller en del krav til programvare som brukes i virksomheten.</w:t>
      </w:r>
    </w:p>
    <w:p w:rsidRPr="0012404C" w:rsidR="00434720" w:rsidP="00434720" w:rsidRDefault="00434720" w14:paraId="0D75A7C6" w14:textId="405CE7FE">
      <w:pPr>
        <w:spacing w:after="0"/>
      </w:pPr>
      <w:r w:rsidR="00434720">
        <w:rPr/>
        <w:t xml:space="preserve">Vedlegg 1 lister opp kravene og behovene våre til sikkerhet i </w:t>
      </w:r>
      <w:r w:rsidR="154D0DF9">
        <w:rPr/>
        <w:t>løsningen.</w:t>
      </w:r>
    </w:p>
    <w:p w:rsidR="003B5E66" w:rsidP="006941EC" w:rsidRDefault="00434720" w14:paraId="3C9E7A9A" w14:textId="324CC788">
      <w:pPr>
        <w:spacing w:after="0"/>
      </w:pPr>
      <w:r w:rsidRPr="0012404C">
        <w:t>Svar ut kravene i vedlegget.</w:t>
      </w:r>
    </w:p>
    <w:p w:rsidRPr="006941EC" w:rsidR="006941EC" w:rsidP="006941EC" w:rsidRDefault="006941EC" w14:paraId="0B714CD0" w14:textId="77777777">
      <w:pPr>
        <w:spacing w:after="0"/>
      </w:pPr>
    </w:p>
    <w:p w:rsidR="005A2734" w:rsidP="001858C3" w:rsidRDefault="003C154F" w14:paraId="35C1866A" w14:textId="77D43118">
      <w:pPr>
        <w:pStyle w:val="Overskrift1"/>
        <w:spacing w:after="240"/>
      </w:pPr>
      <w:r w:rsidRPr="224B8639">
        <w:rPr>
          <w:rStyle w:val="Sterk"/>
          <w:b w:val="0"/>
          <w:bCs w:val="0"/>
        </w:rPr>
        <w:t>Krav til leverandør</w:t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28"/>
        <w:gridCol w:w="5858"/>
      </w:tblGrid>
      <w:tr w:rsidR="003C154F" w:rsidTr="4BC9E30E" w14:paraId="52BB7416" w14:textId="77777777">
        <w:trPr>
          <w:trHeight w:val="300"/>
          <w:tblHeader/>
        </w:trPr>
        <w:tc>
          <w:tcPr>
            <w:tcW w:w="0" w:type="auto"/>
            <w:tcBorders>
              <w:top w:val="single" w:color="BFBFBF" w:themeColor="background1" w:themeShade="BF" w:sz="8" w:space="0"/>
              <w:left w:val="single" w:color="BFBFBF" w:themeColor="background1" w:themeShade="BF" w:sz="8" w:space="0"/>
              <w:bottom w:val="single" w:color="BFBFBF" w:themeColor="background1" w:themeShade="BF" w:sz="8" w:space="0"/>
              <w:right w:val="single" w:color="BFBFBF" w:themeColor="background1" w:themeShade="BF" w:sz="8" w:space="0"/>
            </w:tcBorders>
            <w:shd w:val="clear" w:color="auto" w:fill="FF8274" w:themeFill="accent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Pr="001C22E2" w:rsidR="003C154F" w:rsidP="4BC9E30E" w:rsidRDefault="003C154F" w14:paraId="6352BD81" w14:textId="77777777">
            <w:pPr>
              <w:spacing w:after="0"/>
              <w:rPr>
                <w:rFonts w:ascii="Times New Roman" w:hAnsi="Times New Roman" w:cs="Times New Roman"/>
                <w:b w:val="1"/>
                <w:bCs w:val="1"/>
                <w:lang w:eastAsia="nb-NO"/>
              </w:rPr>
            </w:pPr>
            <w:r w:rsidRPr="4BC9E30E" w:rsidR="6E7F5CEE">
              <w:rPr>
                <w:b w:val="1"/>
                <w:bCs w:val="1"/>
              </w:rPr>
              <w:t>Krav</w:t>
            </w:r>
          </w:p>
        </w:tc>
        <w:tc>
          <w:tcPr>
            <w:tcW w:w="0" w:type="auto"/>
            <w:tcBorders>
              <w:top w:val="single" w:color="BFBFBF" w:themeColor="background1" w:themeShade="BF" w:sz="8" w:space="0"/>
              <w:left w:val="nil"/>
              <w:bottom w:val="single" w:color="BFBFBF" w:themeColor="background1" w:themeShade="BF" w:sz="8" w:space="0"/>
              <w:right w:val="single" w:color="BFBFBF" w:themeColor="background1" w:themeShade="BF" w:sz="8" w:space="0"/>
            </w:tcBorders>
            <w:shd w:val="clear" w:color="auto" w:fill="FF8274" w:themeFill="accent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Pr="001C22E2" w:rsidR="003C154F" w:rsidP="4BC9E30E" w:rsidRDefault="003C154F" w14:paraId="783CE21D" w14:textId="77777777">
            <w:pPr>
              <w:spacing w:after="0"/>
              <w:rPr>
                <w:rFonts w:ascii="Times New Roman" w:hAnsi="Times New Roman" w:cs="Times New Roman"/>
                <w:b w:val="1"/>
                <w:bCs w:val="1"/>
                <w:lang w:eastAsia="nb-NO"/>
              </w:rPr>
            </w:pPr>
            <w:r w:rsidRPr="4BC9E30E" w:rsidR="6E7F5CEE">
              <w:rPr>
                <w:b w:val="1"/>
                <w:bCs w:val="1"/>
              </w:rPr>
              <w:t>Dokumentasjonskrav</w:t>
            </w:r>
          </w:p>
        </w:tc>
      </w:tr>
      <w:tr w:rsidR="003C154F" w:rsidTr="4BC9E30E" w14:paraId="7CE52ED4" w14:textId="77777777">
        <w:trPr>
          <w:trHeight w:val="735"/>
          <w:tblHeader/>
        </w:trPr>
        <w:tc>
          <w:tcPr>
            <w:tcW w:w="0" w:type="auto"/>
            <w:tcBorders>
              <w:top w:val="nil"/>
              <w:left w:val="single" w:color="BFBFBF" w:themeColor="background1" w:themeShade="BF" w:sz="8" w:space="0"/>
              <w:bottom w:val="single" w:color="BFBFBF" w:themeColor="background1" w:themeShade="BF" w:sz="8" w:space="0"/>
              <w:right w:val="single" w:color="BFBFBF" w:themeColor="background1" w:themeShade="BF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Pr="0075565D" w:rsidR="003C154F" w:rsidP="0062198D" w:rsidRDefault="003C154F" w14:paraId="7C614C13" w14:textId="77777777">
            <w:pPr>
              <w:spacing w:after="0"/>
              <w:rPr>
                <w:rFonts w:ascii="Times New Roman" w:hAnsi="Times New Roman" w:cs="Times New Roman"/>
                <w:lang w:eastAsia="nb-NO"/>
              </w:rPr>
            </w:pPr>
            <w:r w:rsidR="6E7F5CEE">
              <w:rPr/>
              <w:t>Leverandøren skal være et lovlig etablert foretak</w:t>
            </w:r>
          </w:p>
        </w:tc>
        <w:tc>
          <w:tcPr>
            <w:tcW w:w="0" w:type="auto"/>
            <w:tcBorders>
              <w:top w:val="nil"/>
              <w:left w:val="nil"/>
              <w:bottom w:val="single" w:color="BFBFBF" w:themeColor="background1" w:themeShade="BF" w:sz="8" w:space="0"/>
              <w:right w:val="single" w:color="BFBFBF" w:themeColor="background1" w:themeShade="BF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Pr="0075565D" w:rsidR="003C154F" w:rsidP="0062198D" w:rsidRDefault="003C154F" w14:paraId="3BB07E2C" w14:textId="54900B2F">
            <w:pPr>
              <w:spacing w:after="0"/>
              <w:rPr>
                <w:rFonts w:ascii="Times New Roman" w:hAnsi="Times New Roman" w:cs="Times New Roman"/>
                <w:lang w:eastAsia="nb-NO"/>
              </w:rPr>
            </w:pPr>
            <w:r w:rsidR="6E7F5CEE">
              <w:rPr/>
              <w:t>Firmaattest</w:t>
            </w:r>
            <w:r w:rsidR="602CA9DA">
              <w:rPr/>
              <w:t xml:space="preserve"> </w:t>
            </w:r>
            <w:r w:rsidR="2ACFAD96">
              <w:rPr/>
              <w:t>(</w:t>
            </w:r>
            <w:r w:rsidR="602CA9DA">
              <w:rPr/>
              <w:t>eller tilsvarende dersom selskapet har tilhørighet utenfor Norge</w:t>
            </w:r>
            <w:r w:rsidR="2ACFAD96">
              <w:rPr/>
              <w:t>)</w:t>
            </w:r>
          </w:p>
        </w:tc>
      </w:tr>
      <w:tr w:rsidR="003C154F" w:rsidTr="4BC9E30E" w14:paraId="356D5235" w14:textId="77777777">
        <w:trPr>
          <w:trHeight w:val="735"/>
          <w:tblHeader/>
        </w:trPr>
        <w:tc>
          <w:tcPr>
            <w:tcW w:w="0" w:type="auto"/>
            <w:tcBorders>
              <w:top w:val="nil"/>
              <w:left w:val="single" w:color="BFBFBF" w:themeColor="background1" w:themeShade="BF" w:sz="8" w:space="0"/>
              <w:bottom w:val="single" w:color="BFBFBF" w:themeColor="background1" w:themeShade="BF" w:sz="8" w:space="0"/>
              <w:right w:val="single" w:color="BFBFBF" w:themeColor="background1" w:themeShade="BF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Pr="0075565D" w:rsidR="003C154F" w:rsidP="0062198D" w:rsidRDefault="003C154F" w14:paraId="7F427AD7" w14:textId="77777777">
            <w:pPr>
              <w:spacing w:after="0"/>
              <w:rPr>
                <w:rFonts w:ascii="Times New Roman" w:hAnsi="Times New Roman" w:cs="Times New Roman"/>
                <w:lang w:eastAsia="nb-NO"/>
              </w:rPr>
            </w:pPr>
            <w:r w:rsidR="6E7F5CEE">
              <w:rPr/>
              <w:t>Leverandøren skal ha ryddige forhold knyttet til betaling av skatter og avgifter</w:t>
            </w:r>
          </w:p>
        </w:tc>
        <w:tc>
          <w:tcPr>
            <w:tcW w:w="0" w:type="auto"/>
            <w:tcBorders>
              <w:top w:val="nil"/>
              <w:left w:val="nil"/>
              <w:bottom w:val="single" w:color="BFBFBF" w:themeColor="background1" w:themeShade="BF" w:sz="8" w:space="0"/>
              <w:right w:val="single" w:color="BFBFBF" w:themeColor="background1" w:themeShade="BF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Pr="0075565D" w:rsidR="003C154F" w:rsidP="0062198D" w:rsidRDefault="003C154F" w14:paraId="346F85D0" w14:textId="229C9360">
            <w:pPr>
              <w:spacing w:after="0"/>
              <w:rPr>
                <w:rFonts w:ascii="Times New Roman" w:hAnsi="Times New Roman" w:cs="Times New Roman"/>
                <w:lang w:eastAsia="nb-NO"/>
              </w:rPr>
            </w:pPr>
            <w:r w:rsidR="6E7F5CEE">
              <w:rPr/>
              <w:t>Skatteattes</w:t>
            </w:r>
            <w:r w:rsidR="36780869">
              <w:rPr/>
              <w:t>t</w:t>
            </w:r>
            <w:r w:rsidR="2ACFAD96">
              <w:rPr/>
              <w:t xml:space="preserve"> (eller tilsvarende dersom selskapet har tilhørighet utenfor Norge)</w:t>
            </w:r>
            <w:r w:rsidR="6E7F5CEE">
              <w:rPr/>
              <w:t>, ikke eldre enn 6 måneder regnet fra tilbudsfristen</w:t>
            </w:r>
          </w:p>
        </w:tc>
      </w:tr>
    </w:tbl>
    <w:p w:rsidR="001C71C9" w:rsidP="001C71C9" w:rsidRDefault="001C71C9" w14:paraId="368A32A4" w14:textId="77777777">
      <w:pPr>
        <w:spacing w:after="120"/>
        <w:rPr>
          <w:color w:val="FF0000"/>
        </w:rPr>
      </w:pPr>
    </w:p>
    <w:p w:rsidRPr="001858C3" w:rsidR="001858C3" w:rsidP="00E80AB2" w:rsidRDefault="003C154F" w14:paraId="537BC9DC" w14:textId="538E077A">
      <w:pPr>
        <w:pStyle w:val="Overskrift1"/>
        <w:spacing w:after="120"/>
        <w:rPr>
          <w:b w:val="1"/>
          <w:bCs w:val="1"/>
        </w:rPr>
      </w:pPr>
      <w:r w:rsidRPr="4BC9E30E" w:rsidR="6E7F5CEE">
        <w:rPr>
          <w:rStyle w:val="Sterk"/>
          <w:b w:val="0"/>
          <w:bCs w:val="0"/>
        </w:rPr>
        <w:t xml:space="preserve">Implementering </w:t>
      </w:r>
    </w:p>
    <w:p w:rsidRPr="00E33E3E" w:rsidR="009C7D7B" w:rsidP="00962937" w:rsidRDefault="00C82264" w14:paraId="3DED598A" w14:textId="3778D13C">
      <w:r w:rsidR="00C82264">
        <w:rPr/>
        <w:t xml:space="preserve">I vedlegg </w:t>
      </w:r>
      <w:r w:rsidR="10E732D5">
        <w:rPr/>
        <w:t>2</w:t>
      </w:r>
      <w:r w:rsidR="00C82264">
        <w:rPr/>
        <w:t xml:space="preserve"> har vi stilt spørsmål til etablering av løsningen.</w:t>
      </w:r>
    </w:p>
    <w:p w:rsidR="003C154F" w:rsidP="4BC9E30E" w:rsidRDefault="003C154F" w14:paraId="73F37D04" w14:textId="6D704DD1">
      <w:pPr>
        <w:pStyle w:val="Overskrift1"/>
        <w:spacing w:after="120"/>
        <w:rPr>
          <w:rStyle w:val="eop"/>
          <w:rFonts w:ascii="Oslo Sans Office" w:hAnsi="Oslo Sans Office" w:cs="Segoe UI"/>
        </w:rPr>
      </w:pPr>
      <w:r w:rsidRPr="4BC9E30E" w:rsidR="6E7F5CEE">
        <w:rPr>
          <w:rStyle w:val="normaltextrun"/>
          <w:rFonts w:ascii="Oslo Sans Office" w:hAnsi="Oslo Sans Office" w:cs="Segoe UI"/>
        </w:rPr>
        <w:t>Oppdragsgivers kontaktperson</w:t>
      </w:r>
    </w:p>
    <w:p w:rsidR="0092464E" w:rsidP="00E80AB2" w:rsidRDefault="0092464E" w14:paraId="49585000" w14:textId="14408C0D">
      <w:pPr>
        <w:spacing w:after="120"/>
      </w:pPr>
      <w:r w:rsidR="2FF917CB">
        <w:rPr/>
        <w:t xml:space="preserve">Eventuelle spørsmål skal rettes til kontaktpersonen per e-post. </w:t>
      </w:r>
      <w:r w:rsidR="21D28E7C">
        <w:rPr/>
        <w:t xml:space="preserve"> </w:t>
      </w:r>
      <w:r w:rsidR="2FF917CB">
        <w:rPr/>
        <w:t>Det skal ikke være kontakt</w:t>
      </w:r>
      <w:r w:rsidR="3F5C7148">
        <w:rPr/>
        <w:t xml:space="preserve"> eller </w:t>
      </w:r>
      <w:r w:rsidR="2FF917CB">
        <w:rPr/>
        <w:t xml:space="preserve">kommunikasjon med andre personer hos oppdragsgiver enn nevnte </w:t>
      </w:r>
      <w:r w:rsidR="2FF917CB">
        <w:rPr/>
        <w:t>kontaktperson.</w:t>
      </w:r>
      <w:r w:rsidR="21D28E7C">
        <w:rPr/>
        <w:t xml:space="preserve"> Sv</w:t>
      </w:r>
      <w:r w:rsidR="64DA9D62">
        <w:rPr/>
        <w:t>a</w:t>
      </w:r>
      <w:r w:rsidR="21D28E7C">
        <w:rPr/>
        <w:t>r på alle spørsmål stilt under tilbudsprosessen vil bli delt med alle leverandører. </w:t>
      </w:r>
    </w:p>
    <w:p w:rsidR="00ED399C" w:rsidP="002905B0" w:rsidRDefault="00ED399C" w14:paraId="57F0198D" w14:textId="42DB93EC">
      <w:pPr>
        <w:spacing w:after="0"/>
      </w:pPr>
      <w:r w:rsidR="69504481">
        <w:rPr/>
        <w:t xml:space="preserve">Navn:   </w:t>
      </w:r>
      <w:r w:rsidR="69504481">
        <w:rPr/>
        <w:t xml:space="preserve">                 </w:t>
      </w:r>
      <w:r w:rsidR="1A01161E">
        <w:rPr/>
        <w:t xml:space="preserve">   </w:t>
      </w:r>
      <w:r w:rsidR="36D7250F">
        <w:rPr/>
        <w:t xml:space="preserve"> </w:t>
      </w:r>
      <w:r w:rsidR="53C866BF">
        <w:rPr/>
        <w:t>Finn Kaisen Hamre</w:t>
      </w:r>
      <w:r w:rsidR="36D7250F">
        <w:rPr/>
        <w:t xml:space="preserve"> </w:t>
      </w:r>
    </w:p>
    <w:p w:rsidRPr="0092464E" w:rsidR="005E030E" w:rsidP="002905B0" w:rsidRDefault="00ED399C" w14:paraId="3E5841AB" w14:textId="6D15F41A">
      <w:pPr>
        <w:spacing w:after="0"/>
      </w:pPr>
      <w:r w:rsidR="36D7250F">
        <w:rPr/>
        <w:t xml:space="preserve">E-postadresse: </w:t>
      </w:r>
      <w:r w:rsidR="2813942F">
        <w:rPr/>
        <w:t xml:space="preserve">   </w:t>
      </w:r>
      <w:hyperlink r:id="R1c93a3d3e5674b44">
        <w:r w:rsidRPr="4BC9E30E" w:rsidR="72EB4951">
          <w:rPr>
            <w:rStyle w:val="Hyperkobling"/>
          </w:rPr>
          <w:t>finn.kaisen.hamre@deichman.no</w:t>
        </w:r>
      </w:hyperlink>
      <w:r w:rsidR="72EB4951">
        <w:rPr/>
        <w:t xml:space="preserve"> </w:t>
      </w:r>
    </w:p>
    <w:p w:rsidR="00147D47" w:rsidP="3DDE76BB" w:rsidRDefault="00147D47" w14:paraId="505C75B6" w14:textId="1D9BA2D0">
      <w:pPr>
        <w:spacing w:after="0"/>
        <w:rPr>
          <w:rFonts w:ascii="Times New Roman" w:hAnsi="Times New Roman" w:cs="Times New Roman"/>
        </w:rPr>
      </w:pPr>
    </w:p>
    <w:p w:rsidR="00B32B4B" w:rsidP="00E80AB2" w:rsidRDefault="00B32B4B" w14:paraId="78CA99D0" w14:textId="20D59F98">
      <w:pPr>
        <w:pStyle w:val="Overskrift1"/>
        <w:spacing w:after="120"/>
      </w:pPr>
      <w:r>
        <w:rPr>
          <w:rFonts w:eastAsia="Oslo Sans Office"/>
        </w:rPr>
        <w:t>Prosedyre, a</w:t>
      </w:r>
      <w:r w:rsidR="003C154F">
        <w:rPr>
          <w:rFonts w:eastAsia="Oslo Sans Office"/>
        </w:rPr>
        <w:t>vtale og fremdriftsplan</w:t>
      </w:r>
    </w:p>
    <w:p w:rsidR="00B32B4B" w:rsidP="41EDDF95" w:rsidRDefault="000428B3" w14:paraId="6F0B0012" w14:textId="1A0BCB70">
      <w:pPr>
        <w:rPr>
          <w:rFonts w:ascii="Calibri" w:hAnsi="Calibri" w:eastAsia="Calibri" w:cs="Calibri"/>
          <w:sz w:val="22"/>
          <w:szCs w:val="22"/>
        </w:rPr>
      </w:pPr>
      <w:r w:rsidRPr="4BC9E30E" w:rsidR="76289154">
        <w:rPr>
          <w:rFonts w:ascii="Calibri" w:hAnsi="Calibri" w:eastAsia="Calibri" w:cs="Calibri"/>
          <w:sz w:val="24"/>
          <w:szCs w:val="24"/>
        </w:rPr>
        <w:t>Konkurransen vil avgjøres basert</w:t>
      </w:r>
      <w:r w:rsidRPr="4BC9E30E" w:rsidR="38B9D106">
        <w:rPr>
          <w:rFonts w:ascii="Calibri" w:hAnsi="Calibri" w:eastAsia="Calibri" w:cs="Calibri"/>
          <w:sz w:val="24"/>
          <w:szCs w:val="24"/>
        </w:rPr>
        <w:t xml:space="preserve"> på beste forhold mellom pris og kvalitet.</w:t>
      </w:r>
      <w:r w:rsidRPr="4BC9E30E" w:rsidR="3C5CE1FB">
        <w:rPr>
          <w:rFonts w:ascii="Calibri" w:hAnsi="Calibri" w:eastAsia="Calibri" w:cs="Calibri"/>
          <w:sz w:val="24"/>
          <w:szCs w:val="24"/>
        </w:rPr>
        <w:t xml:space="preserve"> Evalueringen </w:t>
      </w:r>
      <w:r w:rsidRPr="4BC9E30E" w:rsidR="5FF133DB">
        <w:rPr>
          <w:rFonts w:ascii="Calibri" w:hAnsi="Calibri" w:eastAsia="Calibri" w:cs="Calibri"/>
          <w:sz w:val="24"/>
          <w:szCs w:val="24"/>
        </w:rPr>
        <w:t>vil i utgangspunktet</w:t>
      </w:r>
      <w:r w:rsidRPr="4BC9E30E" w:rsidR="66FD9F49">
        <w:rPr>
          <w:rFonts w:ascii="Calibri" w:hAnsi="Calibri" w:eastAsia="Calibri" w:cs="Calibri"/>
          <w:sz w:val="24"/>
          <w:szCs w:val="24"/>
        </w:rPr>
        <w:t xml:space="preserve"> gjennomføres </w:t>
      </w:r>
      <w:r w:rsidRPr="4BC9E30E" w:rsidR="56BCF58A">
        <w:rPr>
          <w:rFonts w:ascii="Calibri" w:hAnsi="Calibri" w:eastAsia="Calibri" w:cs="Calibri"/>
          <w:sz w:val="24"/>
          <w:szCs w:val="24"/>
        </w:rPr>
        <w:t>på grunnlag av de innleverte tilbudene.</w:t>
      </w:r>
      <w:r w:rsidRPr="4BC9E30E" w:rsidR="56BCF58A">
        <w:rPr>
          <w:rFonts w:ascii="Calibri" w:hAnsi="Calibri" w:eastAsia="Calibri" w:cs="Calibri"/>
          <w:sz w:val="24"/>
          <w:szCs w:val="24"/>
        </w:rPr>
        <w:t xml:space="preserve"> </w:t>
      </w:r>
      <w:r w:rsidRPr="4BC9E30E" w:rsidR="21BB9275">
        <w:rPr>
          <w:rFonts w:ascii="Calibri" w:hAnsi="Calibri" w:eastAsia="Calibri" w:cs="Calibri"/>
          <w:sz w:val="24"/>
          <w:szCs w:val="24"/>
        </w:rPr>
        <w:t>Oppdragsgiver forbeholder seg likevel retten til dialog med leverandører for å gjennomføre avklaringer.</w:t>
      </w:r>
    </w:p>
    <w:p w:rsidR="0006258F" w:rsidP="35A90BF2" w:rsidRDefault="00FA7EFB" w14:paraId="66D855E5" w14:textId="4B116D89">
      <w:pPr>
        <w:pStyle w:val="Listeavsnitt"/>
        <w:numPr>
          <w:ilvl w:val="0"/>
          <w:numId w:val="19"/>
        </w:numPr>
        <w:rPr>
          <w:rFonts w:ascii="Oslo Sans Office" w:hAnsi="Oslo Sans Office" w:asciiTheme="minorAscii" w:hAnsiTheme="minorAscii"/>
          <w:sz w:val="22"/>
          <w:szCs w:val="22"/>
        </w:rPr>
      </w:pPr>
      <w:r w:rsidRPr="4BC9E30E" w:rsidR="3C35A722">
        <w:rPr>
          <w:rFonts w:ascii="Oslo Sans Office" w:hAnsi="Oslo Sans Office" w:asciiTheme="minorAscii" w:hAnsiTheme="minorAscii"/>
          <w:sz w:val="22"/>
          <w:szCs w:val="22"/>
        </w:rPr>
        <w:t>Deichman</w:t>
      </w:r>
      <w:r w:rsidRPr="4BC9E30E" w:rsidR="3C35A722">
        <w:rPr>
          <w:rFonts w:ascii="Oslo Sans Office" w:hAnsi="Oslo Sans Office" w:asciiTheme="minorAscii" w:hAnsiTheme="minorAscii"/>
          <w:sz w:val="22"/>
          <w:szCs w:val="22"/>
        </w:rPr>
        <w:t xml:space="preserve"> ber om </w:t>
      </w:r>
      <w:r w:rsidRPr="4BC9E30E" w:rsidR="4B1767AA">
        <w:rPr>
          <w:rFonts w:ascii="Oslo Sans Office" w:hAnsi="Oslo Sans Office" w:asciiTheme="minorAscii" w:hAnsiTheme="minorAscii"/>
          <w:sz w:val="22"/>
          <w:szCs w:val="22"/>
        </w:rPr>
        <w:t xml:space="preserve">et </w:t>
      </w:r>
      <w:r w:rsidRPr="4BC9E30E" w:rsidR="31B439BC">
        <w:rPr>
          <w:rFonts w:ascii="Oslo Sans Office" w:hAnsi="Oslo Sans Office" w:eastAsia="Oslo Sans Office" w:cs="Oslo Sans Office"/>
          <w:sz w:val="22"/>
          <w:szCs w:val="22"/>
        </w:rPr>
        <w:t>fast</w:t>
      </w:r>
      <w:r w:rsidRPr="4BC9E30E" w:rsidR="3C35A722">
        <w:rPr>
          <w:rFonts w:ascii="Oslo Sans Office" w:hAnsi="Oslo Sans Office" w:eastAsia="Oslo Sans Office" w:cs="Oslo Sans Office"/>
          <w:sz w:val="22"/>
          <w:szCs w:val="22"/>
        </w:rPr>
        <w:t>pris</w:t>
      </w:r>
      <w:r w:rsidRPr="4BC9E30E" w:rsidR="3C35A722">
        <w:rPr>
          <w:rFonts w:ascii="Oslo Sans Office" w:hAnsi="Oslo Sans Office" w:eastAsia="Oslo Sans Office" w:cs="Oslo Sans Office"/>
          <w:sz w:val="22"/>
          <w:szCs w:val="22"/>
        </w:rPr>
        <w:t xml:space="preserve">tilbud </w:t>
      </w:r>
      <w:r w:rsidRPr="4BC9E30E" w:rsidR="79345A68">
        <w:rPr>
          <w:rFonts w:ascii="Oslo Sans Office" w:hAnsi="Oslo Sans Office" w:eastAsia="Oslo Sans Office" w:cs="Oslo Sans Office"/>
          <w:sz w:val="22"/>
          <w:szCs w:val="22"/>
        </w:rPr>
        <w:t>som inkludere</w:t>
      </w:r>
      <w:r w:rsidRPr="4BC9E30E" w:rsidR="79345A68">
        <w:rPr>
          <w:rFonts w:ascii="Oslo Sans Office" w:hAnsi="Oslo Sans Office" w:eastAsia="Oslo Sans Office" w:cs="Oslo Sans Office"/>
          <w:sz w:val="22"/>
          <w:szCs w:val="22"/>
        </w:rPr>
        <w:t>r</w:t>
      </w:r>
      <w:r w:rsidRPr="4BC9E30E" w:rsidR="3C35A722">
        <w:rPr>
          <w:rFonts w:ascii="Oslo Sans Office" w:hAnsi="Oslo Sans Office" w:asciiTheme="minorAscii" w:hAnsiTheme="minorAscii"/>
          <w:sz w:val="22"/>
          <w:szCs w:val="22"/>
        </w:rPr>
        <w:t xml:space="preserve"> etablering</w:t>
      </w:r>
      <w:r w:rsidRPr="4BC9E30E" w:rsidR="79345A68">
        <w:rPr>
          <w:rFonts w:ascii="Oslo Sans Office" w:hAnsi="Oslo Sans Office" w:asciiTheme="minorAscii" w:hAnsiTheme="minorAscii"/>
          <w:sz w:val="22"/>
          <w:szCs w:val="22"/>
        </w:rPr>
        <w:t xml:space="preserve"> av løsning</w:t>
      </w:r>
      <w:r w:rsidRPr="4BC9E30E" w:rsidR="3C35A722">
        <w:rPr>
          <w:rFonts w:ascii="Oslo Sans Office" w:hAnsi="Oslo Sans Office" w:asciiTheme="minorAscii" w:hAnsiTheme="minorAscii"/>
          <w:sz w:val="22"/>
          <w:szCs w:val="22"/>
        </w:rPr>
        <w:t xml:space="preserve"> </w:t>
      </w:r>
      <w:r w:rsidRPr="4BC9E30E" w:rsidR="4650A67B">
        <w:rPr>
          <w:rFonts w:ascii="Oslo Sans Office" w:hAnsi="Oslo Sans Office" w:asciiTheme="minorAscii" w:hAnsiTheme="minorAscii"/>
          <w:sz w:val="22"/>
          <w:szCs w:val="22"/>
        </w:rPr>
        <w:t xml:space="preserve">basert på leverandørens forståelse av oppdraget </w:t>
      </w:r>
      <w:r w:rsidRPr="4BC9E30E" w:rsidR="3C35A722">
        <w:rPr>
          <w:rFonts w:ascii="Oslo Sans Office" w:hAnsi="Oslo Sans Office" w:asciiTheme="minorAscii" w:hAnsiTheme="minorAscii"/>
          <w:sz w:val="22"/>
          <w:szCs w:val="22"/>
        </w:rPr>
        <w:t xml:space="preserve">og </w:t>
      </w:r>
      <w:r w:rsidRPr="4BC9E30E" w:rsidR="19FBABDF">
        <w:rPr>
          <w:rFonts w:ascii="Oslo Sans Office" w:hAnsi="Oslo Sans Office" w:asciiTheme="minorAscii" w:hAnsiTheme="minorAscii"/>
          <w:sz w:val="22"/>
          <w:szCs w:val="22"/>
        </w:rPr>
        <w:t xml:space="preserve">en </w:t>
      </w:r>
      <w:r w:rsidRPr="4BC9E30E" w:rsidR="3C35A722">
        <w:rPr>
          <w:rFonts w:ascii="Oslo Sans Office" w:hAnsi="Oslo Sans Office" w:asciiTheme="minorAscii" w:hAnsiTheme="minorAscii"/>
          <w:sz w:val="22"/>
          <w:szCs w:val="22"/>
        </w:rPr>
        <w:t xml:space="preserve">service- og vedlikeholdsavtale </w:t>
      </w:r>
      <w:r w:rsidRPr="4BC9E30E" w:rsidR="79FFA53E">
        <w:rPr>
          <w:rFonts w:ascii="Oslo Sans Office" w:hAnsi="Oslo Sans Office" w:asciiTheme="minorAscii" w:hAnsiTheme="minorAscii"/>
          <w:sz w:val="22"/>
          <w:szCs w:val="22"/>
        </w:rPr>
        <w:t xml:space="preserve">på </w:t>
      </w:r>
      <w:r w:rsidRPr="4BC9E30E" w:rsidR="063A051E">
        <w:rPr>
          <w:rFonts w:ascii="Oslo Sans Office" w:hAnsi="Oslo Sans Office" w:asciiTheme="minorAscii" w:hAnsiTheme="minorAscii"/>
          <w:sz w:val="22"/>
          <w:szCs w:val="22"/>
        </w:rPr>
        <w:t>maksimalt 4</w:t>
      </w:r>
      <w:r w:rsidRPr="4BC9E30E" w:rsidR="79FFA53E">
        <w:rPr>
          <w:rFonts w:ascii="Oslo Sans Office" w:hAnsi="Oslo Sans Office" w:asciiTheme="minorAscii" w:hAnsiTheme="minorAscii"/>
          <w:sz w:val="22"/>
          <w:szCs w:val="22"/>
        </w:rPr>
        <w:t xml:space="preserve"> </w:t>
      </w:r>
      <w:r w:rsidRPr="4BC9E30E" w:rsidR="7DC9CD86">
        <w:rPr>
          <w:rFonts w:ascii="Oslo Sans Office" w:hAnsi="Oslo Sans Office" w:asciiTheme="minorAscii" w:hAnsiTheme="minorAscii"/>
          <w:sz w:val="22"/>
          <w:szCs w:val="22"/>
        </w:rPr>
        <w:t xml:space="preserve">år </w:t>
      </w:r>
      <w:r w:rsidRPr="4BC9E30E" w:rsidR="1E8B62B7">
        <w:rPr>
          <w:rFonts w:ascii="Oslo Sans Office" w:hAnsi="Oslo Sans Office" w:asciiTheme="minorAscii" w:hAnsiTheme="minorAscii"/>
          <w:sz w:val="22"/>
          <w:szCs w:val="22"/>
        </w:rPr>
        <w:t xml:space="preserve">med </w:t>
      </w:r>
      <w:r w:rsidRPr="4BC9E30E" w:rsidR="3B0D2DB0">
        <w:rPr>
          <w:rFonts w:ascii="Oslo Sans Office" w:hAnsi="Oslo Sans Office" w:asciiTheme="minorAscii" w:hAnsiTheme="minorAscii"/>
          <w:sz w:val="22"/>
          <w:szCs w:val="22"/>
        </w:rPr>
        <w:t xml:space="preserve">løpende </w:t>
      </w:r>
      <w:r w:rsidRPr="4BC9E30E" w:rsidR="1E8B62B7">
        <w:rPr>
          <w:rFonts w:ascii="Oslo Sans Office" w:hAnsi="Oslo Sans Office" w:asciiTheme="minorAscii" w:hAnsiTheme="minorAscii"/>
          <w:sz w:val="22"/>
          <w:szCs w:val="22"/>
        </w:rPr>
        <w:t xml:space="preserve">årlig </w:t>
      </w:r>
      <w:r w:rsidRPr="4BC9E30E" w:rsidR="1CF10FBB">
        <w:rPr>
          <w:rFonts w:ascii="Oslo Sans Office" w:hAnsi="Oslo Sans Office" w:asciiTheme="minorAscii" w:hAnsiTheme="minorAscii"/>
          <w:sz w:val="22"/>
          <w:szCs w:val="22"/>
        </w:rPr>
        <w:t>behovs</w:t>
      </w:r>
      <w:r w:rsidRPr="4BC9E30E" w:rsidR="1E8B62B7">
        <w:rPr>
          <w:rFonts w:ascii="Oslo Sans Office" w:hAnsi="Oslo Sans Office" w:asciiTheme="minorAscii" w:hAnsiTheme="minorAscii"/>
          <w:sz w:val="22"/>
          <w:szCs w:val="22"/>
        </w:rPr>
        <w:t>vurdering</w:t>
      </w:r>
      <w:r w:rsidRPr="4BC9E30E" w:rsidR="6D16C223">
        <w:rPr>
          <w:rFonts w:ascii="Oslo Sans Office" w:hAnsi="Oslo Sans Office" w:asciiTheme="minorAscii" w:hAnsiTheme="minorAscii"/>
          <w:sz w:val="22"/>
          <w:szCs w:val="22"/>
        </w:rPr>
        <w:t xml:space="preserve"> av</w:t>
      </w:r>
      <w:r w:rsidRPr="4BC9E30E" w:rsidR="1C347A73">
        <w:rPr>
          <w:rFonts w:ascii="Oslo Sans Office" w:hAnsi="Oslo Sans Office" w:asciiTheme="minorAscii" w:hAnsiTheme="minorAscii"/>
          <w:sz w:val="22"/>
          <w:szCs w:val="22"/>
        </w:rPr>
        <w:t xml:space="preserve"> </w:t>
      </w:r>
      <w:r w:rsidRPr="4BC9E30E" w:rsidR="55C73088">
        <w:rPr>
          <w:rFonts w:ascii="Oslo Sans Office" w:hAnsi="Oslo Sans Office" w:asciiTheme="minorAscii" w:hAnsiTheme="minorAscii"/>
          <w:sz w:val="22"/>
          <w:szCs w:val="22"/>
        </w:rPr>
        <w:t>tjenestene</w:t>
      </w:r>
      <w:r w:rsidRPr="4BC9E30E" w:rsidR="074881E8">
        <w:rPr>
          <w:rFonts w:ascii="Oslo Sans Office" w:hAnsi="Oslo Sans Office" w:asciiTheme="minorAscii" w:hAnsiTheme="minorAscii"/>
          <w:sz w:val="22"/>
          <w:szCs w:val="22"/>
        </w:rPr>
        <w:t>.</w:t>
      </w:r>
    </w:p>
    <w:p w:rsidR="2B1FA340" w:rsidP="6D68461D" w:rsidRDefault="2B1FA340" w14:paraId="39FE0669" w14:textId="3F9F1385">
      <w:pPr>
        <w:pStyle w:val="Listeavsnitt"/>
        <w:ind w:left="720"/>
        <w:rPr>
          <w:rFonts w:ascii="Oslo Sans Office" w:hAnsi="Oslo Sans Office" w:asciiTheme="minorAscii" w:hAnsiTheme="minorAscii"/>
          <w:color w:val="auto"/>
          <w:sz w:val="22"/>
          <w:szCs w:val="22"/>
        </w:rPr>
      </w:pPr>
      <w:r w:rsidRPr="4BC9E30E" w:rsidR="78DFF20F">
        <w:rPr>
          <w:rFonts w:ascii="Oslo Sans Office" w:hAnsi="Oslo Sans Office" w:asciiTheme="minorAscii" w:hAnsiTheme="minorAscii"/>
          <w:color w:val="auto"/>
          <w:sz w:val="22"/>
          <w:szCs w:val="22"/>
        </w:rPr>
        <w:t>Ti</w:t>
      </w:r>
      <w:r w:rsidRPr="4BC9E30E" w:rsidR="393B8DCE">
        <w:rPr>
          <w:rFonts w:ascii="Oslo Sans Office" w:hAnsi="Oslo Sans Office" w:asciiTheme="minorAscii" w:hAnsiTheme="minorAscii"/>
          <w:color w:val="auto"/>
          <w:sz w:val="22"/>
          <w:szCs w:val="22"/>
        </w:rPr>
        <w:t>l</w:t>
      </w:r>
      <w:r w:rsidRPr="4BC9E30E" w:rsidR="78DFF20F">
        <w:rPr>
          <w:rFonts w:ascii="Oslo Sans Office" w:hAnsi="Oslo Sans Office" w:asciiTheme="minorAscii" w:hAnsiTheme="minorAscii"/>
          <w:color w:val="auto"/>
          <w:sz w:val="22"/>
          <w:szCs w:val="22"/>
        </w:rPr>
        <w:t>byder</w:t>
      </w:r>
      <w:r w:rsidRPr="4BC9E30E" w:rsidR="78DFF20F">
        <w:rPr>
          <w:rFonts w:ascii="Oslo Sans Office" w:hAnsi="Oslo Sans Office" w:asciiTheme="minorAscii" w:hAnsiTheme="minorAscii"/>
          <w:color w:val="auto"/>
          <w:sz w:val="22"/>
          <w:szCs w:val="22"/>
        </w:rPr>
        <w:t xml:space="preserve"> bes utarbeide en prismodell for lisensiering basert på </w:t>
      </w:r>
      <w:r w:rsidRPr="4BC9E30E" w:rsidR="362B359C">
        <w:rPr>
          <w:rFonts w:ascii="Oslo Sans Office" w:hAnsi="Oslo Sans Office" w:asciiTheme="minorAscii" w:hAnsiTheme="minorAscii"/>
          <w:color w:val="auto"/>
          <w:sz w:val="22"/>
          <w:szCs w:val="22"/>
        </w:rPr>
        <w:t>hovedbibliotek samt 13 lokalbibliotek</w:t>
      </w:r>
      <w:r w:rsidRPr="4BC9E30E" w:rsidR="5264BBEE">
        <w:rPr>
          <w:rFonts w:ascii="Oslo Sans Office" w:hAnsi="Oslo Sans Office" w:asciiTheme="minorAscii" w:hAnsiTheme="minorAscii"/>
          <w:color w:val="auto"/>
          <w:sz w:val="22"/>
          <w:szCs w:val="22"/>
        </w:rPr>
        <w:t>- med</w:t>
      </w:r>
      <w:r w:rsidRPr="4BC9E30E" w:rsidR="5D8579D8">
        <w:rPr>
          <w:rFonts w:ascii="Oslo Sans Office" w:hAnsi="Oslo Sans Office" w:asciiTheme="minorAscii" w:hAnsiTheme="minorAscii"/>
          <w:color w:val="auto"/>
          <w:sz w:val="22"/>
          <w:szCs w:val="22"/>
        </w:rPr>
        <w:t xml:space="preserve"> mulighet for flere eller færre lokalbibliotek på sikt. </w:t>
      </w:r>
    </w:p>
    <w:p w:rsidR="0006258F" w:rsidP="643C8682" w:rsidRDefault="00FA7EFB" w14:paraId="0321DE75" w14:textId="72A04EAA">
      <w:pPr>
        <w:pStyle w:val="Listeavsnitt"/>
        <w:ind w:left="720"/>
        <w:rPr>
          <w:rFonts w:ascii="Oslo Sans Office" w:hAnsi="Oslo Sans Office" w:asciiTheme="minorAscii" w:hAnsiTheme="minorAscii"/>
          <w:sz w:val="22"/>
          <w:szCs w:val="22"/>
        </w:rPr>
      </w:pPr>
    </w:p>
    <w:p w:rsidR="0006258F" w:rsidP="35A90BF2" w:rsidRDefault="00FA7EFB" w14:paraId="0D257726" w14:textId="52A0C5E9">
      <w:pPr>
        <w:pStyle w:val="Listeavsnitt"/>
        <w:numPr>
          <w:ilvl w:val="0"/>
          <w:numId w:val="19"/>
        </w:numPr>
        <w:rPr>
          <w:rFonts w:ascii="Oslo Sans Office" w:hAnsi="Oslo Sans Office" w:asciiTheme="minorAscii" w:hAnsiTheme="minorAscii"/>
          <w:sz w:val="22"/>
          <w:szCs w:val="22"/>
        </w:rPr>
      </w:pPr>
      <w:r w:rsidRPr="4BC9E30E" w:rsidR="0AB7FE1F">
        <w:rPr>
          <w:rFonts w:ascii="Oslo Sans Office" w:hAnsi="Oslo Sans Office" w:asciiTheme="minorAscii" w:hAnsiTheme="minorAscii"/>
          <w:sz w:val="22"/>
          <w:szCs w:val="22"/>
        </w:rPr>
        <w:t xml:space="preserve"> </w:t>
      </w:r>
      <w:r w:rsidRPr="4BC9E30E" w:rsidR="6BC16F26">
        <w:rPr>
          <w:rFonts w:ascii="Oslo Sans Office" w:hAnsi="Oslo Sans Office" w:asciiTheme="minorAscii" w:hAnsiTheme="minorAscii"/>
          <w:sz w:val="22"/>
          <w:szCs w:val="22"/>
        </w:rPr>
        <w:t> </w:t>
      </w:r>
      <w:r w:rsidRPr="4BC9E30E" w:rsidR="49E2F108">
        <w:rPr>
          <w:rFonts w:ascii="Oslo Sans Office" w:hAnsi="Oslo Sans Office" w:asciiTheme="minorAscii" w:hAnsiTheme="minorAscii"/>
          <w:sz w:val="22"/>
          <w:szCs w:val="22"/>
        </w:rPr>
        <w:t xml:space="preserve">Det må </w:t>
      </w:r>
      <w:r w:rsidRPr="4BC9E30E" w:rsidR="64EC318B">
        <w:rPr>
          <w:rFonts w:ascii="Oslo Sans Office" w:hAnsi="Oslo Sans Office" w:asciiTheme="minorAscii" w:hAnsiTheme="minorAscii"/>
          <w:sz w:val="22"/>
          <w:szCs w:val="22"/>
        </w:rPr>
        <w:t>tydeliggjøres hva som ikke er inkludert i pristilbudet</w:t>
      </w:r>
      <w:r w:rsidRPr="4BC9E30E" w:rsidR="5DD8B7B8">
        <w:rPr>
          <w:rFonts w:ascii="Oslo Sans Office" w:hAnsi="Oslo Sans Office" w:asciiTheme="minorAscii" w:hAnsiTheme="minorAscii"/>
          <w:sz w:val="22"/>
          <w:szCs w:val="22"/>
        </w:rPr>
        <w:t xml:space="preserve">. </w:t>
      </w:r>
      <w:r w:rsidRPr="4BC9E30E" w:rsidR="560CC33D">
        <w:rPr>
          <w:rFonts w:ascii="Oslo Sans Office" w:hAnsi="Oslo Sans Office" w:asciiTheme="minorAscii" w:hAnsiTheme="minorAscii"/>
          <w:sz w:val="22"/>
          <w:szCs w:val="22"/>
        </w:rPr>
        <w:t xml:space="preserve">Vi ønsker estimater på kravene som ikke er </w:t>
      </w:r>
      <w:r w:rsidRPr="4BC9E30E" w:rsidR="4B4FBC40">
        <w:rPr>
          <w:rFonts w:ascii="Oslo Sans Office" w:hAnsi="Oslo Sans Office" w:asciiTheme="minorAscii" w:hAnsiTheme="minorAscii"/>
          <w:sz w:val="22"/>
          <w:szCs w:val="22"/>
        </w:rPr>
        <w:t>med i pristilbudet.</w:t>
      </w:r>
    </w:p>
    <w:p w:rsidRPr="000441B0" w:rsidR="000441B0" w:rsidP="4BC9E30E" w:rsidRDefault="000441B0" w14:paraId="7C3D5BCF" w14:textId="77777777">
      <w:pPr>
        <w:pStyle w:val="Listeavsnitt"/>
        <w:rPr>
          <w:rFonts w:ascii="Oslo Sans Office" w:hAnsi="Oslo Sans Office" w:asciiTheme="minorAscii" w:hAnsiTheme="minorAscii"/>
          <w:sz w:val="22"/>
          <w:szCs w:val="22"/>
        </w:rPr>
      </w:pPr>
    </w:p>
    <w:p w:rsidR="00FA7EFB" w:rsidP="35A90BF2" w:rsidRDefault="00F63A07" w14:paraId="1C85A7A1" w14:textId="75FA2BF5">
      <w:pPr>
        <w:pStyle w:val="Listeavsnitt"/>
        <w:rPr>
          <w:rFonts w:ascii="Oslo Sans Office" w:hAnsi="Oslo Sans Office" w:asciiTheme="minorAscii" w:hAnsiTheme="minorAscii"/>
          <w:color w:val="0070C0"/>
          <w:sz w:val="22"/>
          <w:szCs w:val="22"/>
        </w:rPr>
      </w:pPr>
      <w:r w:rsidRPr="4BC9E30E" w:rsidR="630207F6">
        <w:rPr>
          <w:rFonts w:ascii="Oslo Sans Office" w:hAnsi="Oslo Sans Office" w:asciiTheme="minorAscii" w:hAnsiTheme="minorAscii"/>
          <w:sz w:val="22"/>
          <w:szCs w:val="22"/>
        </w:rPr>
        <w:t xml:space="preserve"> </w:t>
      </w:r>
      <w:r w:rsidRPr="4BC9E30E" w:rsidR="38367176">
        <w:rPr>
          <w:rFonts w:ascii="Oslo Sans Office" w:hAnsi="Oslo Sans Office" w:asciiTheme="minorAscii" w:hAnsiTheme="minorAscii"/>
          <w:sz w:val="22"/>
          <w:szCs w:val="22"/>
        </w:rPr>
        <w:t>T</w:t>
      </w:r>
      <w:r w:rsidRPr="4BC9E30E" w:rsidR="5F08F008">
        <w:rPr>
          <w:rFonts w:ascii="Oslo Sans Office" w:hAnsi="Oslo Sans Office" w:asciiTheme="minorAscii" w:hAnsiTheme="minorAscii"/>
          <w:sz w:val="22"/>
          <w:szCs w:val="22"/>
        </w:rPr>
        <w:t xml:space="preserve">ilbudet </w:t>
      </w:r>
      <w:r w:rsidRPr="4BC9E30E" w:rsidR="05B0BC8E">
        <w:rPr>
          <w:rFonts w:ascii="Oslo Sans Office" w:hAnsi="Oslo Sans Office" w:asciiTheme="minorAscii" w:hAnsiTheme="minorAscii"/>
          <w:sz w:val="22"/>
          <w:szCs w:val="22"/>
        </w:rPr>
        <w:t>skal brytes ned på hovedaktiviteter.</w:t>
      </w:r>
      <w:r w:rsidRPr="4BC9E30E" w:rsidR="0C56546F">
        <w:rPr>
          <w:rFonts w:ascii="Oslo Sans Office" w:hAnsi="Oslo Sans Office" w:asciiTheme="minorAscii" w:hAnsiTheme="minorAscii"/>
          <w:sz w:val="22"/>
          <w:szCs w:val="22"/>
        </w:rPr>
        <w:t xml:space="preserve"> Omfanget </w:t>
      </w:r>
      <w:r w:rsidRPr="4BC9E30E" w:rsidR="59BBE9A5">
        <w:rPr>
          <w:rFonts w:ascii="Oslo Sans Office" w:hAnsi="Oslo Sans Office" w:asciiTheme="minorAscii" w:hAnsiTheme="minorAscii"/>
          <w:sz w:val="22"/>
          <w:szCs w:val="22"/>
        </w:rPr>
        <w:t>for prosjektet blir</w:t>
      </w:r>
      <w:r w:rsidRPr="4BC9E30E" w:rsidR="0F14948F">
        <w:rPr>
          <w:rFonts w:ascii="Oslo Sans Office" w:hAnsi="Oslo Sans Office" w:asciiTheme="minorAscii" w:hAnsiTheme="minorAscii"/>
          <w:sz w:val="22"/>
          <w:szCs w:val="22"/>
        </w:rPr>
        <w:t xml:space="preserve"> forankret </w:t>
      </w:r>
      <w:r w:rsidRPr="4BC9E30E" w:rsidR="0268B4C1">
        <w:rPr>
          <w:rFonts w:ascii="Oslo Sans Office" w:hAnsi="Oslo Sans Office" w:asciiTheme="minorAscii" w:hAnsiTheme="minorAscii"/>
          <w:sz w:val="22"/>
          <w:szCs w:val="22"/>
        </w:rPr>
        <w:t>under oppstart</w:t>
      </w:r>
      <w:r w:rsidRPr="4BC9E30E" w:rsidR="1C23E950">
        <w:rPr>
          <w:rFonts w:ascii="Oslo Sans Office" w:hAnsi="Oslo Sans Office" w:asciiTheme="minorAscii" w:hAnsiTheme="minorAscii"/>
          <w:sz w:val="22"/>
          <w:szCs w:val="22"/>
        </w:rPr>
        <w:t>.</w:t>
      </w:r>
      <w:r w:rsidRPr="4BC9E30E" w:rsidR="0F14948F">
        <w:rPr>
          <w:rFonts w:ascii="Oslo Sans Office" w:hAnsi="Oslo Sans Office" w:asciiTheme="minorAscii" w:hAnsiTheme="minorAscii"/>
          <w:sz w:val="22"/>
          <w:szCs w:val="22"/>
        </w:rPr>
        <w:t xml:space="preserve"> </w:t>
      </w:r>
    </w:p>
    <w:p w:rsidRPr="00487464" w:rsidR="0006258F" w:rsidP="4BC9E30E" w:rsidRDefault="0006258F" w14:paraId="61DE0B12" w14:textId="77777777">
      <w:pPr>
        <w:pStyle w:val="Listeavsnitt"/>
        <w:rPr>
          <w:rFonts w:ascii="Oslo Sans Office" w:hAnsi="Oslo Sans Office" w:asciiTheme="minorAscii" w:hAnsiTheme="minorAscii"/>
          <w:sz w:val="22"/>
          <w:szCs w:val="22"/>
        </w:rPr>
      </w:pPr>
    </w:p>
    <w:p w:rsidRPr="00377BB5" w:rsidR="003B0DD3" w:rsidP="4BC9E30E" w:rsidRDefault="00070B40" w14:paraId="3EACE24D" w14:textId="4C96443F">
      <w:pPr>
        <w:pStyle w:val="Listeavsnitt"/>
        <w:numPr>
          <w:ilvl w:val="0"/>
          <w:numId w:val="19"/>
        </w:numPr>
        <w:rPr>
          <w:rFonts w:ascii="Oslo Sans Office" w:hAnsi="Oslo Sans Office" w:asciiTheme="minorAscii" w:hAnsiTheme="minorAscii"/>
          <w:sz w:val="22"/>
          <w:szCs w:val="22"/>
        </w:rPr>
      </w:pPr>
      <w:r w:rsidRPr="4BC9E30E" w:rsidR="41A74DD1">
        <w:rPr>
          <w:rFonts w:ascii="Oslo Sans Office" w:hAnsi="Oslo Sans Office" w:asciiTheme="minorAscii" w:hAnsiTheme="minorAscii"/>
          <w:sz w:val="22"/>
          <w:szCs w:val="22"/>
        </w:rPr>
        <w:t>I tilbudet ønsker vi at det inkluderes forslag til databehandleravtale</w:t>
      </w:r>
      <w:r w:rsidRPr="4BC9E30E" w:rsidR="3E21FB30">
        <w:rPr>
          <w:rFonts w:ascii="Oslo Sans Office" w:hAnsi="Oslo Sans Office" w:asciiTheme="minorAscii" w:hAnsiTheme="minorAscii"/>
          <w:sz w:val="22"/>
          <w:szCs w:val="22"/>
        </w:rPr>
        <w:t xml:space="preserve"> (DBA)</w:t>
      </w:r>
      <w:r w:rsidRPr="4BC9E30E" w:rsidR="41A74DD1">
        <w:rPr>
          <w:rFonts w:ascii="Oslo Sans Office" w:hAnsi="Oslo Sans Office" w:asciiTheme="minorAscii" w:hAnsiTheme="minorAscii"/>
          <w:sz w:val="22"/>
          <w:szCs w:val="22"/>
        </w:rPr>
        <w:t xml:space="preserve"> og </w:t>
      </w:r>
      <w:r w:rsidRPr="4BC9E30E" w:rsidR="34FB2E6C">
        <w:rPr>
          <w:rFonts w:ascii="Oslo Sans Office" w:hAnsi="Oslo Sans Office" w:asciiTheme="minorAscii" w:hAnsiTheme="minorAscii"/>
          <w:sz w:val="22"/>
          <w:szCs w:val="22"/>
        </w:rPr>
        <w:t>S</w:t>
      </w:r>
      <w:r w:rsidRPr="4BC9E30E" w:rsidR="41A74DD1">
        <w:rPr>
          <w:rFonts w:ascii="Oslo Sans Office" w:hAnsi="Oslo Sans Office" w:asciiTheme="minorAscii" w:hAnsiTheme="minorAscii"/>
          <w:sz w:val="22"/>
          <w:szCs w:val="22"/>
        </w:rPr>
        <w:t xml:space="preserve">ervice </w:t>
      </w:r>
      <w:r w:rsidRPr="4BC9E30E" w:rsidR="34FB2E6C">
        <w:rPr>
          <w:rFonts w:ascii="Oslo Sans Office" w:hAnsi="Oslo Sans Office" w:asciiTheme="minorAscii" w:hAnsiTheme="minorAscii"/>
          <w:sz w:val="22"/>
          <w:szCs w:val="22"/>
        </w:rPr>
        <w:t>L</w:t>
      </w:r>
      <w:r w:rsidRPr="4BC9E30E" w:rsidR="41A74DD1">
        <w:rPr>
          <w:rFonts w:ascii="Oslo Sans Office" w:hAnsi="Oslo Sans Office" w:asciiTheme="minorAscii" w:hAnsiTheme="minorAscii"/>
          <w:sz w:val="22"/>
          <w:szCs w:val="22"/>
        </w:rPr>
        <w:t xml:space="preserve">evel </w:t>
      </w:r>
      <w:r w:rsidRPr="4BC9E30E" w:rsidR="34FB2E6C">
        <w:rPr>
          <w:rFonts w:ascii="Oslo Sans Office" w:hAnsi="Oslo Sans Office" w:asciiTheme="minorAscii" w:hAnsiTheme="minorAscii"/>
          <w:sz w:val="22"/>
          <w:szCs w:val="22"/>
        </w:rPr>
        <w:t>A</w:t>
      </w:r>
      <w:r w:rsidRPr="4BC9E30E" w:rsidR="41A74DD1">
        <w:rPr>
          <w:rFonts w:ascii="Oslo Sans Office" w:hAnsi="Oslo Sans Office" w:asciiTheme="minorAscii" w:hAnsiTheme="minorAscii"/>
          <w:sz w:val="22"/>
          <w:szCs w:val="22"/>
        </w:rPr>
        <w:t>greement</w:t>
      </w:r>
      <w:r w:rsidRPr="4BC9E30E" w:rsidR="3E21FB30">
        <w:rPr>
          <w:rFonts w:ascii="Oslo Sans Office" w:hAnsi="Oslo Sans Office" w:asciiTheme="minorAscii" w:hAnsiTheme="minorAscii"/>
          <w:sz w:val="22"/>
          <w:szCs w:val="22"/>
        </w:rPr>
        <w:t xml:space="preserve"> (SLA).</w:t>
      </w:r>
      <w:r w:rsidRPr="4BC9E30E" w:rsidR="05A19D59">
        <w:rPr>
          <w:rFonts w:ascii="Oslo Sans Office" w:hAnsi="Oslo Sans Office" w:asciiTheme="minorAscii" w:hAnsiTheme="minorAscii"/>
          <w:sz w:val="22"/>
          <w:szCs w:val="22"/>
        </w:rPr>
        <w:t xml:space="preserve"> </w:t>
      </w:r>
      <w:r w:rsidRPr="4BC9E30E" w:rsidR="257A4769">
        <w:rPr>
          <w:rFonts w:ascii="Oslo Sans Office" w:hAnsi="Oslo Sans Office" w:asciiTheme="minorAscii" w:hAnsiTheme="minorAscii"/>
          <w:sz w:val="22"/>
          <w:szCs w:val="22"/>
        </w:rPr>
        <w:t>DBA</w:t>
      </w:r>
      <w:r w:rsidRPr="4BC9E30E" w:rsidR="76553B53">
        <w:rPr>
          <w:rFonts w:ascii="Oslo Sans Office" w:hAnsi="Oslo Sans Office" w:asciiTheme="minorAscii" w:hAnsiTheme="minorAscii"/>
          <w:sz w:val="22"/>
          <w:szCs w:val="22"/>
        </w:rPr>
        <w:t xml:space="preserve"> til DFØ kan brukes</w:t>
      </w:r>
      <w:r w:rsidRPr="4BC9E30E" w:rsidR="07A8D812">
        <w:rPr>
          <w:rFonts w:ascii="Oslo Sans Office" w:hAnsi="Oslo Sans Office" w:asciiTheme="minorAscii" w:hAnsiTheme="minorAscii"/>
          <w:sz w:val="22"/>
          <w:szCs w:val="22"/>
        </w:rPr>
        <w:t>:</w:t>
      </w:r>
    </w:p>
    <w:p w:rsidR="004274EA" w:rsidP="4BC9E30E" w:rsidRDefault="0006258F" w14:paraId="2C8068EC" w14:textId="565A1814">
      <w:pPr>
        <w:pStyle w:val="Listeavsnitt"/>
        <w:rPr>
          <w:rFonts w:ascii="Oslo Sans Office" w:hAnsi="Oslo Sans Office" w:asciiTheme="minorAscii" w:hAnsiTheme="minorAscii"/>
          <w:sz w:val="22"/>
          <w:szCs w:val="22"/>
        </w:rPr>
      </w:pPr>
      <w:hyperlink r:id="Rcd0a973069ab478b">
        <w:r w:rsidRPr="4BC9E30E" w:rsidR="6372B1DC">
          <w:rPr>
            <w:rStyle w:val="Hyperkobling"/>
            <w:rFonts w:ascii="Oslo Sans Office" w:hAnsi="Oslo Sans Office" w:asciiTheme="minorAscii" w:hAnsiTheme="minorAscii"/>
            <w:sz w:val="22"/>
            <w:szCs w:val="22"/>
          </w:rPr>
          <w:t>https://anskaffelser.no/verktoy/maler/verktoy-pa-ssa-mal-databehandleravtale-og-sjekkliste</w:t>
        </w:r>
      </w:hyperlink>
    </w:p>
    <w:p w:rsidRPr="00377BB5" w:rsidR="0006258F" w:rsidP="4BC9E30E" w:rsidRDefault="0006258F" w14:paraId="3BB05EDC" w14:textId="77777777">
      <w:pPr>
        <w:pStyle w:val="Listeavsnitt"/>
        <w:rPr>
          <w:rFonts w:ascii="Oslo Sans Office" w:hAnsi="Oslo Sans Office" w:asciiTheme="minorAscii" w:hAnsiTheme="minorAscii"/>
          <w:sz w:val="22"/>
          <w:szCs w:val="22"/>
        </w:rPr>
      </w:pPr>
    </w:p>
    <w:p w:rsidR="00B25B38" w:rsidP="3137A193" w:rsidRDefault="003B0DD3" w14:paraId="292C9DBA" w14:textId="70AF6996">
      <w:pPr>
        <w:pStyle w:val="Listeavsnitt"/>
        <w:numPr>
          <w:ilvl w:val="0"/>
          <w:numId w:val="19"/>
        </w:numPr>
        <w:rPr>
          <w:rFonts w:ascii="Oslo Sans Office" w:hAnsi="Oslo Sans Office" w:asciiTheme="minorAscii" w:hAnsiTheme="minorAscii"/>
          <w:sz w:val="22"/>
          <w:szCs w:val="22"/>
        </w:rPr>
      </w:pPr>
      <w:r w:rsidRPr="7C6C948A" w:rsidR="07A8D812">
        <w:rPr>
          <w:rFonts w:ascii="Oslo Sans Office" w:hAnsi="Oslo Sans Office" w:asciiTheme="minorAscii" w:hAnsiTheme="minorAscii"/>
          <w:sz w:val="22"/>
          <w:szCs w:val="22"/>
        </w:rPr>
        <w:t xml:space="preserve">Tilbudet skal </w:t>
      </w:r>
      <w:r w:rsidRPr="7C6C948A" w:rsidR="6E9DD811">
        <w:rPr>
          <w:rFonts w:ascii="Oslo Sans Office" w:hAnsi="Oslo Sans Office" w:asciiTheme="minorAscii" w:hAnsiTheme="minorAscii"/>
          <w:sz w:val="22"/>
          <w:szCs w:val="22"/>
        </w:rPr>
        <w:t>være oppdragsgiver i hende før utløpet av tilbudsfristen.</w:t>
      </w:r>
      <w:r w:rsidRPr="7C6C948A" w:rsidR="6D494615">
        <w:rPr>
          <w:rFonts w:ascii="Oslo Sans Office" w:hAnsi="Oslo Sans Office" w:asciiTheme="minorAscii" w:hAnsiTheme="minorAscii"/>
          <w:sz w:val="22"/>
          <w:szCs w:val="22"/>
        </w:rPr>
        <w:t xml:space="preserve"> </w:t>
      </w:r>
      <w:r w:rsidRPr="7C6C948A" w:rsidR="6E9DD811">
        <w:rPr>
          <w:rFonts w:ascii="Oslo Sans Office" w:hAnsi="Oslo Sans Office" w:asciiTheme="minorAscii" w:hAnsiTheme="minorAscii"/>
          <w:sz w:val="22"/>
          <w:szCs w:val="22"/>
        </w:rPr>
        <w:t>For sent innkomne tilbud vil bli avvist.</w:t>
      </w:r>
      <w:r w:rsidRPr="7C6C948A" w:rsidR="37EAD294">
        <w:rPr>
          <w:rFonts w:ascii="Oslo Sans Office" w:hAnsi="Oslo Sans Office" w:asciiTheme="minorAscii" w:hAnsiTheme="minorAscii"/>
          <w:sz w:val="22"/>
          <w:szCs w:val="22"/>
        </w:rPr>
        <w:t xml:space="preserve"> </w:t>
      </w:r>
      <w:r w:rsidRPr="7C6C948A" w:rsidR="31E21955">
        <w:rPr>
          <w:rFonts w:ascii="Oslo Sans Office" w:hAnsi="Oslo Sans Office" w:asciiTheme="minorAscii" w:hAnsiTheme="minorAscii"/>
          <w:sz w:val="22"/>
          <w:szCs w:val="22"/>
        </w:rPr>
        <w:t xml:space="preserve">Vi ber om at det leveres </w:t>
      </w:r>
      <w:r w:rsidRPr="7C6C948A" w:rsidR="73668B0A">
        <w:rPr>
          <w:rFonts w:ascii="Oslo Sans Office" w:hAnsi="Oslo Sans Office" w:asciiTheme="minorAscii" w:hAnsiTheme="minorAscii"/>
          <w:sz w:val="22"/>
          <w:szCs w:val="22"/>
        </w:rPr>
        <w:t>egne dokumenter for vedlegg 1</w:t>
      </w:r>
      <w:r w:rsidRPr="7C6C948A" w:rsidR="2DB37157">
        <w:rPr>
          <w:rFonts w:ascii="Oslo Sans Office" w:hAnsi="Oslo Sans Office" w:asciiTheme="minorAscii" w:hAnsiTheme="minorAscii"/>
          <w:sz w:val="22"/>
          <w:szCs w:val="22"/>
        </w:rPr>
        <w:t>og 2</w:t>
      </w:r>
      <w:r w:rsidRPr="7C6C948A" w:rsidR="73668B0A">
        <w:rPr>
          <w:rFonts w:ascii="Oslo Sans Office" w:hAnsi="Oslo Sans Office" w:asciiTheme="minorAscii" w:hAnsiTheme="minorAscii"/>
          <w:sz w:val="22"/>
          <w:szCs w:val="22"/>
        </w:rPr>
        <w:t>, DBA</w:t>
      </w:r>
      <w:r w:rsidRPr="7C6C948A" w:rsidR="7FF36044">
        <w:rPr>
          <w:rFonts w:ascii="Oslo Sans Office" w:hAnsi="Oslo Sans Office" w:asciiTheme="minorAscii" w:hAnsiTheme="minorAscii"/>
          <w:sz w:val="22"/>
          <w:szCs w:val="22"/>
        </w:rPr>
        <w:t xml:space="preserve"> og SLA.</w:t>
      </w:r>
    </w:p>
    <w:p w:rsidRPr="00063909" w:rsidR="0006258F" w:rsidP="4BC9E30E" w:rsidRDefault="0006258F" w14:paraId="67F1A30F" w14:textId="77777777">
      <w:pPr>
        <w:pStyle w:val="Listeavsnitt"/>
        <w:rPr>
          <w:rFonts w:ascii="Oslo Sans Office" w:hAnsi="Oslo Sans Office" w:asciiTheme="minorAscii" w:hAnsiTheme="minorAscii"/>
          <w:sz w:val="22"/>
          <w:szCs w:val="22"/>
        </w:rPr>
      </w:pPr>
    </w:p>
    <w:p w:rsidRPr="0006258F" w:rsidR="0006258F" w:rsidP="4BC9E30E" w:rsidRDefault="001A7E5E" w14:paraId="514ABFA7" w14:textId="07F1B96F">
      <w:pPr>
        <w:pStyle w:val="Listeavsnitt"/>
        <w:numPr>
          <w:ilvl w:val="0"/>
          <w:numId w:val="19"/>
        </w:numPr>
        <w:rPr>
          <w:rFonts w:ascii="Oslo Sans Office" w:hAnsi="Oslo Sans Office" w:asciiTheme="minorAscii" w:hAnsiTheme="minorAscii"/>
          <w:sz w:val="22"/>
          <w:szCs w:val="22"/>
        </w:rPr>
      </w:pPr>
      <w:r w:rsidRPr="4BC9E30E" w:rsidR="02AD716C">
        <w:rPr>
          <w:rFonts w:ascii="Oslo Sans Office" w:hAnsi="Oslo Sans Office" w:asciiTheme="minorAscii" w:hAnsiTheme="minorAscii"/>
          <w:sz w:val="22"/>
          <w:szCs w:val="22"/>
        </w:rPr>
        <w:t xml:space="preserve">Tilbudet skal være på </w:t>
      </w:r>
      <w:r w:rsidRPr="4BC9E30E" w:rsidR="1DFC0D19">
        <w:rPr>
          <w:rFonts w:ascii="Oslo Sans Office" w:hAnsi="Oslo Sans Office" w:asciiTheme="minorAscii" w:hAnsiTheme="minorAscii"/>
          <w:sz w:val="22"/>
          <w:szCs w:val="22"/>
        </w:rPr>
        <w:t xml:space="preserve">et skandinavisk språk </w:t>
      </w:r>
      <w:r w:rsidRPr="4BC9E30E" w:rsidR="2B04AB2C">
        <w:rPr>
          <w:rFonts w:ascii="Oslo Sans Office" w:hAnsi="Oslo Sans Office" w:asciiTheme="minorAscii" w:hAnsiTheme="minorAscii"/>
          <w:sz w:val="22"/>
          <w:szCs w:val="22"/>
        </w:rPr>
        <w:t xml:space="preserve">eller på </w:t>
      </w:r>
      <w:r w:rsidRPr="4BC9E30E" w:rsidR="7A562E20">
        <w:rPr>
          <w:rFonts w:ascii="Oslo Sans Office" w:hAnsi="Oslo Sans Office" w:asciiTheme="minorAscii" w:hAnsiTheme="minorAscii"/>
          <w:sz w:val="22"/>
          <w:szCs w:val="22"/>
        </w:rPr>
        <w:t>engelsk</w:t>
      </w:r>
      <w:r w:rsidRPr="4BC9E30E" w:rsidR="02AD716C">
        <w:rPr>
          <w:rFonts w:ascii="Oslo Sans Office" w:hAnsi="Oslo Sans Office" w:asciiTheme="minorAscii" w:hAnsiTheme="minorAscii"/>
          <w:sz w:val="22"/>
          <w:szCs w:val="22"/>
        </w:rPr>
        <w:t>, være skriftlig og bindende.</w:t>
      </w:r>
    </w:p>
    <w:p w:rsidR="0006258F" w:rsidP="4BC9E30E" w:rsidRDefault="0006258F" w14:paraId="64B897DE" w14:textId="77777777">
      <w:pPr>
        <w:pStyle w:val="Listeavsnitt"/>
        <w:rPr>
          <w:rFonts w:ascii="Oslo Sans Office" w:hAnsi="Oslo Sans Office" w:asciiTheme="minorAscii" w:hAnsiTheme="minorAscii"/>
          <w:sz w:val="22"/>
          <w:szCs w:val="22"/>
        </w:rPr>
      </w:pPr>
    </w:p>
    <w:p w:rsidRPr="003005DB" w:rsidR="007A3846" w:rsidP="4BC9E30E" w:rsidRDefault="003C154F" w14:paraId="6A1F1788" w14:textId="6FD56066">
      <w:pPr>
        <w:pStyle w:val="Listeavsnitt"/>
        <w:numPr>
          <w:ilvl w:val="0"/>
          <w:numId w:val="19"/>
        </w:numPr>
        <w:rPr>
          <w:rFonts w:ascii="Oslo Sans Office" w:hAnsi="Oslo Sans Office" w:asciiTheme="minorAscii" w:hAnsiTheme="minorAscii"/>
          <w:sz w:val="22"/>
          <w:szCs w:val="22"/>
        </w:rPr>
      </w:pPr>
      <w:r w:rsidRPr="4BC9E30E" w:rsidR="43284275">
        <w:rPr>
          <w:rFonts w:ascii="Oslo Sans Office" w:hAnsi="Oslo Sans Office" w:asciiTheme="minorAscii" w:hAnsiTheme="minorAscii"/>
          <w:sz w:val="22"/>
          <w:szCs w:val="22"/>
        </w:rPr>
        <w:t xml:space="preserve">Vi vil benytte SSA-L - standard avtale om løpende tjenestekjøp </w:t>
      </w:r>
      <w:hyperlink r:id="R810915deee134eb8">
        <w:r w:rsidRPr="4BC9E30E" w:rsidR="43284275">
          <w:rPr>
            <w:rStyle w:val="Hyperkobling"/>
            <w:rFonts w:ascii="Oslo Sans Office" w:hAnsi="Oslo Sans Office" w:asciiTheme="minorAscii" w:hAnsiTheme="minorAscii"/>
            <w:sz w:val="22"/>
            <w:szCs w:val="22"/>
          </w:rPr>
          <w:t>https://anskaffelser.no/nn/verktoy/maler/ssa-l-avtale-om-lopende-tjenestekjop</w:t>
        </w:r>
      </w:hyperlink>
      <w:r w:rsidRPr="4BC9E30E" w:rsidR="43284275">
        <w:rPr>
          <w:rFonts w:ascii="Oslo Sans Office" w:hAnsi="Oslo Sans Office" w:asciiTheme="minorAscii" w:hAnsiTheme="minorAscii"/>
          <w:sz w:val="22"/>
          <w:szCs w:val="22"/>
        </w:rPr>
        <w:t xml:space="preserve"> </w:t>
      </w:r>
    </w:p>
    <w:p w:rsidR="41EDDF95" w:rsidP="41EDDF95" w:rsidRDefault="41EDDF95" w14:paraId="12589E6A" w14:textId="3C593239">
      <w:pPr>
        <w:pStyle w:val="Normal"/>
        <w:rPr>
          <w:rFonts w:ascii="Oslo Sans Office" w:hAnsi="Oslo Sans Office" w:asciiTheme="minorAscii" w:hAnsiTheme="minorAscii"/>
          <w:sz w:val="22"/>
          <w:szCs w:val="22"/>
        </w:rPr>
      </w:pPr>
    </w:p>
    <w:p w:rsidR="41EDDF95" w:rsidP="41EDDF95" w:rsidRDefault="41EDDF95" w14:paraId="5C9D64A9" w14:textId="31503643">
      <w:pPr>
        <w:pStyle w:val="Normal"/>
        <w:rPr>
          <w:rFonts w:ascii="Oslo Sans Office" w:hAnsi="Oslo Sans Office" w:asciiTheme="minorAscii" w:hAnsiTheme="minorAscii"/>
          <w:sz w:val="22"/>
          <w:szCs w:val="22"/>
        </w:rPr>
      </w:pPr>
    </w:p>
    <w:p w:rsidRPr="001970B4" w:rsidR="00E31F66" w:rsidP="003005DB" w:rsidRDefault="00E31F66" w14:paraId="6432D8A9" w14:textId="77777777">
      <w:pPr>
        <w:pStyle w:val="Listeavsnitt"/>
      </w:pPr>
    </w:p>
    <w:p w:rsidRPr="00E80AB2" w:rsidR="003C154F" w:rsidP="00E80AB2" w:rsidRDefault="003C154F" w14:paraId="7FCE67E9" w14:textId="77777777">
      <w:pPr>
        <w:pStyle w:val="Overskrift1"/>
        <w:spacing w:after="120"/>
        <w:rPr>
          <w:bCs/>
        </w:rPr>
      </w:pPr>
      <w:r w:rsidRPr="00E80AB2">
        <w:rPr>
          <w:bCs/>
        </w:rPr>
        <w:t>Fremdriftsplan</w: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4705"/>
        <w:gridCol w:w="4705"/>
      </w:tblGrid>
      <w:tr w:rsidRPr="004840DD" w:rsidR="003C154F" w:rsidTr="57C0A535" w14:paraId="6DBBF1EC" w14:textId="77777777">
        <w:trPr>
          <w:tblHeader/>
        </w:trPr>
        <w:tc>
          <w:tcPr>
            <w:tcW w:w="4705" w:type="dxa"/>
            <w:shd w:val="clear" w:color="auto" w:fill="FF8274" w:themeFill="accent5"/>
            <w:tcMar/>
          </w:tcPr>
          <w:p w:rsidRPr="001B5A3A" w:rsidR="003C154F" w:rsidP="35A90BF2" w:rsidRDefault="003A723C" w14:paraId="2C753F5F" w14:textId="0AC59CE1">
            <w:pPr>
              <w:spacing w:after="0"/>
              <w:rPr>
                <w:b w:val="1"/>
                <w:bCs w:val="1"/>
              </w:rPr>
            </w:pPr>
            <w:r w:rsidRPr="4BC9E30E" w:rsidR="50252553">
              <w:rPr>
                <w:b w:val="1"/>
                <w:bCs w:val="1"/>
              </w:rPr>
              <w:t>A</w:t>
            </w:r>
            <w:r w:rsidRPr="4BC9E30E" w:rsidR="6289CB37">
              <w:rPr>
                <w:b w:val="1"/>
                <w:bCs w:val="1"/>
              </w:rPr>
              <w:t>KTIVITET</w:t>
            </w:r>
          </w:p>
        </w:tc>
        <w:tc>
          <w:tcPr>
            <w:tcW w:w="4705" w:type="dxa"/>
            <w:shd w:val="clear" w:color="auto" w:fill="FF8274" w:themeFill="accent5"/>
            <w:tcMar/>
          </w:tcPr>
          <w:p w:rsidRPr="001B5A3A" w:rsidR="003C154F" w:rsidP="35A90BF2" w:rsidRDefault="003C154F" w14:paraId="290CDE61" w14:textId="557D268F">
            <w:pPr>
              <w:spacing w:after="0"/>
              <w:rPr>
                <w:b w:val="1"/>
                <w:bCs w:val="1"/>
              </w:rPr>
            </w:pPr>
            <w:r w:rsidRPr="4BC9E30E" w:rsidR="6E7F5CEE">
              <w:rPr>
                <w:b w:val="1"/>
                <w:bCs w:val="1"/>
              </w:rPr>
              <w:t>F</w:t>
            </w:r>
            <w:r w:rsidRPr="4BC9E30E" w:rsidR="225B9CF2">
              <w:rPr>
                <w:b w:val="1"/>
                <w:bCs w:val="1"/>
              </w:rPr>
              <w:t>RIST - DATO</w:t>
            </w:r>
          </w:p>
        </w:tc>
      </w:tr>
      <w:tr w:rsidRPr="004840DD" w:rsidR="00641781" w:rsidTr="57C0A535" w14:paraId="204AECD0" w14:textId="77777777">
        <w:tc>
          <w:tcPr>
            <w:tcW w:w="4705" w:type="dxa"/>
            <w:tcMar/>
          </w:tcPr>
          <w:p w:rsidRPr="004840DD" w:rsidR="00641781" w:rsidP="57C0A535" w:rsidRDefault="00641781" w14:paraId="060C9531" w14:textId="77777777">
            <w:pPr>
              <w:spacing w:after="0"/>
              <w:rPr>
                <w:color w:val="auto"/>
              </w:rPr>
            </w:pPr>
            <w:r w:rsidRPr="57C0A535" w:rsidR="00641781">
              <w:rPr>
                <w:color w:val="auto"/>
              </w:rPr>
              <w:t>Siste frist for å oversende spørsmål</w:t>
            </w:r>
          </w:p>
        </w:tc>
        <w:tc>
          <w:tcPr>
            <w:tcW w:w="4705" w:type="dxa"/>
            <w:tcMar/>
          </w:tcPr>
          <w:p w:rsidRPr="004840DD" w:rsidR="00641781" w:rsidP="57C0A535" w:rsidRDefault="00641781" w14:paraId="2BC42EFA" w14:textId="4AAAE70D">
            <w:pPr>
              <w:spacing w:after="0"/>
              <w:rPr>
                <w:color w:val="auto"/>
              </w:rPr>
            </w:pPr>
            <w:r w:rsidRPr="57C0A535" w:rsidR="27239B94">
              <w:rPr>
                <w:color w:val="auto"/>
              </w:rPr>
              <w:t>22.08.2026</w:t>
            </w:r>
          </w:p>
        </w:tc>
      </w:tr>
      <w:tr w:rsidRPr="004840DD" w:rsidR="00641781" w:rsidTr="57C0A535" w14:paraId="0C4B4EF3" w14:textId="77777777">
        <w:tc>
          <w:tcPr>
            <w:tcW w:w="4705" w:type="dxa"/>
            <w:tcMar/>
          </w:tcPr>
          <w:p w:rsidRPr="004840DD" w:rsidR="00641781" w:rsidP="00641781" w:rsidRDefault="00641781" w14:paraId="756B9FAE" w14:textId="77777777">
            <w:pPr>
              <w:spacing w:after="0"/>
            </w:pPr>
            <w:r w:rsidRPr="004840DD">
              <w:t>Tilbudsfrist</w:t>
            </w:r>
          </w:p>
        </w:tc>
        <w:tc>
          <w:tcPr>
            <w:tcW w:w="4705" w:type="dxa"/>
            <w:tcMar/>
          </w:tcPr>
          <w:p w:rsidRPr="004840DD" w:rsidR="00641781" w:rsidP="253A1AFD" w:rsidRDefault="00641781" w14:paraId="3CD9D849" w14:textId="5387A228">
            <w:pPr>
              <w:pStyle w:val="Normal"/>
              <w:spacing w:after="0"/>
            </w:pPr>
            <w:r w:rsidRPr="57C0A535" w:rsidR="0FE32B72">
              <w:rPr>
                <w:color w:val="auto"/>
              </w:rPr>
              <w:t>28.08.2026</w:t>
            </w:r>
          </w:p>
        </w:tc>
      </w:tr>
      <w:tr w:rsidRPr="004840DD" w:rsidR="00641781" w:rsidTr="57C0A535" w14:paraId="14815D2F" w14:textId="77777777">
        <w:tc>
          <w:tcPr>
            <w:tcW w:w="4705" w:type="dxa"/>
            <w:tcMar/>
          </w:tcPr>
          <w:p w:rsidRPr="004840DD" w:rsidR="00641781" w:rsidP="00641781" w:rsidRDefault="00641781" w14:paraId="6485D5CC" w14:textId="77777777">
            <w:pPr>
              <w:spacing w:after="0"/>
            </w:pPr>
            <w:r>
              <w:t>Utsendelse av tildelingsbrev</w:t>
            </w:r>
          </w:p>
        </w:tc>
        <w:tc>
          <w:tcPr>
            <w:tcW w:w="4705" w:type="dxa"/>
            <w:tcMar/>
          </w:tcPr>
          <w:p w:rsidRPr="004840DD" w:rsidR="00641781" w:rsidP="253A1AFD" w:rsidRDefault="00641781" w14:paraId="7D67DC75" w14:textId="3D67247E">
            <w:pPr>
              <w:pStyle w:val="Normal"/>
              <w:spacing w:after="0"/>
            </w:pPr>
            <w:r w:rsidRPr="57C0A535" w:rsidR="3A886EF4">
              <w:rPr>
                <w:color w:val="auto"/>
              </w:rPr>
              <w:t>05.09.2026</w:t>
            </w:r>
          </w:p>
        </w:tc>
      </w:tr>
      <w:tr w:rsidR="00641781" w:rsidTr="57C0A535" w14:paraId="6FBCF55B" w14:textId="77777777">
        <w:tc>
          <w:tcPr>
            <w:tcW w:w="4705" w:type="dxa"/>
            <w:tcMar/>
          </w:tcPr>
          <w:p w:rsidR="00641781" w:rsidP="00641781" w:rsidRDefault="00641781" w14:paraId="41E07E1C" w14:textId="700E5079">
            <w:pPr>
              <w:spacing w:after="0"/>
            </w:pPr>
            <w:r w:rsidR="6F9053F4">
              <w:rPr/>
              <w:t>Vedståelsesfrist</w:t>
            </w:r>
          </w:p>
        </w:tc>
        <w:tc>
          <w:tcPr>
            <w:tcW w:w="4705" w:type="dxa"/>
            <w:tcMar/>
          </w:tcPr>
          <w:p w:rsidR="00641781" w:rsidP="253A1AFD" w:rsidRDefault="00641781" w14:paraId="5C52CE30" w14:textId="7CE4685E">
            <w:pPr>
              <w:pStyle w:val="Normal"/>
              <w:spacing w:after="0"/>
            </w:pPr>
            <w:r w:rsidRPr="57C0A535" w:rsidR="6F9053F4">
              <w:rPr>
                <w:color w:val="auto"/>
              </w:rPr>
              <w:t>27.11.2026</w:t>
            </w:r>
          </w:p>
        </w:tc>
      </w:tr>
      <w:tr w:rsidRPr="004840DD" w:rsidR="00641781" w:rsidTr="57C0A535" w14:paraId="0A4BD013" w14:textId="77777777">
        <w:tc>
          <w:tcPr>
            <w:tcW w:w="4705" w:type="dxa"/>
            <w:tcMar/>
          </w:tcPr>
          <w:p w:rsidRPr="004840DD" w:rsidR="00641781" w:rsidP="00641781" w:rsidRDefault="00641781" w14:paraId="3F1D8FCE" w14:textId="3B773D4C">
            <w:pPr>
              <w:spacing w:after="0"/>
            </w:pPr>
          </w:p>
        </w:tc>
        <w:tc>
          <w:tcPr>
            <w:tcW w:w="4705" w:type="dxa"/>
            <w:tcMar/>
          </w:tcPr>
          <w:p w:rsidRPr="004840DD" w:rsidR="00641781" w:rsidP="57C0A535" w:rsidRDefault="00641781" w14:paraId="6C22B377" w14:textId="7C4A3BCD">
            <w:pPr>
              <w:pStyle w:val="Normal"/>
              <w:spacing w:after="0"/>
              <w:rPr>
                <w:color w:val="auto"/>
              </w:rPr>
            </w:pPr>
          </w:p>
        </w:tc>
      </w:tr>
    </w:tbl>
    <w:p w:rsidR="003C154F" w:rsidP="0031079D" w:rsidRDefault="003C154F" w14:paraId="6192AEC5" w14:textId="77777777"/>
    <w:p w:rsidRPr="008A0570" w:rsidR="008F34E2" w:rsidP="4BC9E30E" w:rsidRDefault="008F34E2" w14:paraId="065A566C" w14:textId="5C3653A1">
      <w:pPr>
        <w:rPr>
          <w:rFonts w:ascii="Oslo Sans Office" w:hAnsi="Oslo Sans Office"/>
          <w:color w:val="0070C0"/>
          <w:lang w:val="da-DK"/>
        </w:rPr>
      </w:pPr>
      <w:r w:rsidRPr="57C0A535" w:rsidR="55C52480">
        <w:rPr>
          <w:rFonts w:ascii="Oslo Sans Office" w:hAnsi="Oslo Sans Office"/>
        </w:rPr>
        <w:t xml:space="preserve">Dato: </w:t>
      </w:r>
      <w:r w:rsidRPr="57C0A535" w:rsidR="01BD4188">
        <w:rPr>
          <w:rFonts w:ascii="Oslo Sans Office" w:hAnsi="Oslo Sans Office"/>
        </w:rPr>
        <w:t>2</w:t>
      </w:r>
      <w:r w:rsidRPr="57C0A535" w:rsidR="42A62EEE">
        <w:rPr>
          <w:rFonts w:ascii="Oslo Sans Office" w:hAnsi="Oslo Sans Office"/>
        </w:rPr>
        <w:t>9</w:t>
      </w:r>
      <w:r w:rsidRPr="57C0A535" w:rsidR="01BD4188">
        <w:rPr>
          <w:rFonts w:ascii="Oslo Sans Office" w:hAnsi="Oslo Sans Office"/>
        </w:rPr>
        <w:t>.07.2026</w:t>
      </w:r>
    </w:p>
    <w:p w:rsidRPr="008A0570" w:rsidR="008F34E2" w:rsidP="253A1AFD" w:rsidRDefault="008F34E2" w14:paraId="52B22D86" w14:textId="77777777">
      <w:pPr>
        <w:rPr>
          <w:rFonts w:ascii="Oslo Sans Office" w:hAnsi="Oslo Sans Office"/>
          <w:lang w:val="da-DK"/>
        </w:rPr>
      </w:pPr>
    </w:p>
    <w:p w:rsidR="253A1AFD" w:rsidP="253A1AFD" w:rsidRDefault="253A1AFD" w14:paraId="2C669235" w14:textId="6D540B2E">
      <w:pPr/>
      <w:r w:rsidRPr="6D706DFD" w:rsidR="0A010EB9">
        <w:rPr>
          <w:rFonts w:ascii="Oslo Sans Office" w:hAnsi="Oslo Sans Office"/>
          <w:lang w:val="da-DK"/>
        </w:rPr>
        <w:t>Sign.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Pr="6D706DFD" w:rsidR="0A010EB9">
        <w:rPr>
          <w:rFonts w:ascii="Oslo Sans Office" w:hAnsi="Oslo Sans Office"/>
          <w:lang w:val="da-DK"/>
        </w:rPr>
        <w:t>Sign.</w:t>
      </w:r>
    </w:p>
    <w:p w:rsidRPr="008A0570" w:rsidR="008F34E2" w:rsidP="4BC9E30E" w:rsidRDefault="008F34E2" w14:paraId="188941AD" w14:textId="4B7C1869">
      <w:pPr>
        <w:rPr>
          <w:rFonts w:ascii="Oslo Sans Office" w:hAnsi="Oslo Sans Office"/>
          <w:lang w:val="da-DK"/>
        </w:rPr>
      </w:pPr>
      <w:r w:rsidRPr="4BC9E30E" w:rsidR="55C52480">
        <w:rPr>
          <w:rFonts w:ascii="Oslo Sans Office" w:hAnsi="Oslo Sans Office"/>
        </w:rPr>
        <w:t xml:space="preserve">____________________________________ </w:t>
      </w:r>
      <w:r>
        <w:tab/>
      </w:r>
      <w:r>
        <w:tab/>
      </w:r>
      <w:r w:rsidRPr="4BC9E30E" w:rsidR="2F8CCFAE">
        <w:rPr>
          <w:rFonts w:ascii="Oslo Sans Office" w:hAnsi="Oslo Sans Office"/>
        </w:rPr>
        <w:t xml:space="preserve">____________________________________ </w:t>
      </w:r>
    </w:p>
    <w:p w:rsidRPr="00E92D3C" w:rsidR="008F34E2" w:rsidP="4E593D63" w:rsidRDefault="00E92D3C" w14:paraId="64A95513" w14:textId="00C55061">
      <w:pPr>
        <w:rPr>
          <w:rFonts w:ascii="Oslo Sans Office" w:hAnsi="Oslo Sans Office"/>
        </w:rPr>
      </w:pPr>
      <w:r w:rsidRPr="4BC9E30E" w:rsidR="33A216A6">
        <w:rPr>
          <w:rFonts w:ascii="Oslo Sans Office" w:hAnsi="Oslo Sans Office"/>
        </w:rPr>
        <w:t>Heidi S. Hansen</w:t>
      </w:r>
      <w:r>
        <w:tab/>
      </w:r>
      <w:r>
        <w:tab/>
      </w:r>
      <w:r>
        <w:tab/>
      </w:r>
      <w:r>
        <w:tab/>
      </w:r>
      <w:r>
        <w:tab/>
      </w:r>
      <w:r w:rsidRPr="4BC9E30E" w:rsidR="764A8672">
        <w:rPr>
          <w:rFonts w:ascii="Oslo Sans Office" w:hAnsi="Oslo Sans Office"/>
        </w:rPr>
        <w:t>Thor-Inge Rygh Vaaga</w:t>
      </w:r>
    </w:p>
    <w:p w:rsidR="008F34E2" w:rsidP="0BD6FF20" w:rsidRDefault="3BF5AC39" w14:paraId="4C10B889" w14:textId="39DFE1AE">
      <w:pPr>
        <w:spacing w:after="0" w:line="240" w:lineRule="auto"/>
        <w:rPr>
          <w:rFonts w:ascii="Oslo Sans Office" w:hAnsi="Oslo Sans Office"/>
        </w:rPr>
      </w:pPr>
      <w:r w:rsidRPr="4BC9E30E" w:rsidR="7CF40D9B">
        <w:rPr>
          <w:rFonts w:ascii="Oslo Sans Office" w:hAnsi="Oslo Sans Office"/>
        </w:rPr>
        <w:t>Seksjonsleder, ￼</w:t>
      </w:r>
      <w:r>
        <w:tab/>
      </w:r>
      <w:r>
        <w:tab/>
      </w:r>
      <w:r>
        <w:tab/>
      </w:r>
      <w:r>
        <w:tab/>
      </w:r>
      <w:r>
        <w:tab/>
      </w:r>
      <w:r w:rsidRPr="4BC9E30E" w:rsidR="444871CD">
        <w:rPr>
          <w:rFonts w:ascii="Oslo Sans Office" w:hAnsi="Oslo Sans Office"/>
        </w:rPr>
        <w:t xml:space="preserve">Seksjonsleder, </w:t>
      </w:r>
      <w:r w:rsidRPr="4BC9E30E" w:rsidR="56EF87A0">
        <w:rPr>
          <w:rFonts w:ascii="Oslo Sans Office" w:hAnsi="Oslo Sans Office"/>
        </w:rPr>
        <w:t>IKT</w:t>
      </w:r>
    </w:p>
    <w:p w:rsidR="008F34E2" w:rsidP="0BD6FF20" w:rsidRDefault="00E92D3C" w14:paraId="2A405221" w14:textId="75F684C7">
      <w:pPr>
        <w:spacing w:after="0" w:line="240" w:lineRule="auto"/>
        <w:rPr>
          <w:rFonts w:ascii="Oslo Sans Office" w:hAnsi="Oslo Sans Office"/>
        </w:rPr>
      </w:pPr>
      <w:r w:rsidRPr="4BC9E30E" w:rsidR="4D5C215F">
        <w:rPr>
          <w:rFonts w:ascii="Oslo Sans Office" w:hAnsi="Oslo Sans Office"/>
        </w:rPr>
        <w:t>Avdeling</w:t>
      </w:r>
      <w:r w:rsidRPr="4BC9E30E" w:rsidR="1E62459E">
        <w:rPr>
          <w:rFonts w:ascii="Oslo Sans Office" w:hAnsi="Oslo Sans Office"/>
        </w:rPr>
        <w:t xml:space="preserve"> bibliotek Vest og Sentrum</w:t>
      </w:r>
      <w:r>
        <w:tab/>
      </w:r>
      <w:r>
        <w:tab/>
      </w:r>
      <w:r>
        <w:tab/>
      </w:r>
    </w:p>
    <w:p w:rsidRPr="008A0570" w:rsidR="008F34E2" w:rsidP="4BC9E30E" w:rsidRDefault="008F34E2" w14:paraId="5AFF30CF" w14:textId="77777777">
      <w:pPr>
        <w:rPr>
          <w:rFonts w:ascii="Oslo Sans Office" w:hAnsi="Oslo Sans Office"/>
        </w:rPr>
      </w:pPr>
    </w:p>
    <w:p w:rsidRPr="004840DD" w:rsidR="008F34E2" w:rsidP="0031079D" w:rsidRDefault="008F34E2" w14:paraId="05A78307" w14:textId="77777777"/>
    <w:p w:rsidRPr="00D310B1" w:rsidR="00D310B1" w:rsidP="00D310B1" w:rsidRDefault="00797E6C" w14:paraId="04DA8CC5" w14:textId="77777777">
      <w:pPr>
        <w:pStyle w:val="Overskrift1"/>
        <w:rPr>
          <w:b w:val="1"/>
          <w:bCs w:val="1"/>
        </w:rPr>
      </w:pPr>
      <w:bookmarkStart w:name="Brødteksten" w:id="8"/>
      <w:bookmarkEnd w:id="8"/>
      <w:r w:rsidRPr="4BC9E30E" w:rsidR="4A2396F2">
        <w:rPr>
          <w:b w:val="1"/>
          <w:bCs w:val="1"/>
        </w:rPr>
        <w:t>Vedlegg</w:t>
      </w:r>
    </w:p>
    <w:p w:rsidR="005B41A4" w:rsidP="005B41A4" w:rsidRDefault="005B41A4" w14:paraId="7EAE62FE" w14:textId="41BA5044">
      <w:pPr>
        <w:spacing w:after="0"/>
      </w:pPr>
      <w:r w:rsidR="005B41A4">
        <w:rPr/>
        <w:t>Vedlegg 1: Systemkrav og sikkerhetskrav</w:t>
      </w:r>
    </w:p>
    <w:p w:rsidRPr="006E006E" w:rsidR="005B41A4" w:rsidP="005B41A4" w:rsidRDefault="005B41A4" w14:paraId="53559DBE" w14:textId="3E4E31AB">
      <w:pPr>
        <w:spacing w:after="0"/>
      </w:pPr>
      <w:r w:rsidR="380650F0">
        <w:rPr/>
        <w:t xml:space="preserve">Vedlegg </w:t>
      </w:r>
      <w:r w:rsidR="159A0D47">
        <w:rPr/>
        <w:t>2</w:t>
      </w:r>
      <w:r w:rsidR="380650F0">
        <w:rPr/>
        <w:t>:</w:t>
      </w:r>
      <w:r w:rsidR="5BD40EAE">
        <w:rPr/>
        <w:t xml:space="preserve"> </w:t>
      </w:r>
      <w:r w:rsidR="5BD40EAE">
        <w:rPr/>
        <w:t>S</w:t>
      </w:r>
      <w:r w:rsidR="5BD40EAE">
        <w:rPr/>
        <w:t>pørsmål til etablering av løsningen</w:t>
      </w:r>
    </w:p>
    <w:sectPr w:rsidRPr="006E006E" w:rsidR="005B41A4" w:rsidSect="00B2254B">
      <w:footerReference w:type="default" r:id="rId19"/>
      <w:headerReference w:type="first" r:id="rId20"/>
      <w:footerReference w:type="first" r:id="rId21"/>
      <w:pgSz w:w="11906" w:h="16838" w:orient="portrait" w:code="9"/>
      <w:pgMar w:top="1219" w:right="1338" w:bottom="2245" w:left="1298" w:header="709" w:footer="442" w:gutter="0"/>
      <w:cols w:space="708"/>
      <w:titlePg/>
      <w:docGrid w:linePitch="360"/>
    </w:sectPr>
  </w:body>
</w:document>
</file>

<file path=word/commentsExtended.xml><?xml version="1.0" encoding="utf-8"?>
<w15:commentsEx xmlns:mc="http://schemas.openxmlformats.org/markup-compatibility/2006" xmlns:w15="http://schemas.microsoft.com/office/word/2012/wordml" mc:Ignorable="w15"/>
</file>

<file path=word/commentsIds.xml><?xml version="1.0" encoding="utf-8"?>
<w16cid:commentsIds xmlns:mc="http://schemas.openxmlformats.org/markup-compatibility/2006" xmlns:w16cid="http://schemas.microsoft.com/office/word/2016/wordml/cid" mc:Ignorable="w16cid"/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794712" w:rsidP="0031079D" w:rsidRDefault="00794712" w14:paraId="4091A441" w14:textId="77777777">
      <w:r>
        <w:separator/>
      </w:r>
    </w:p>
  </w:endnote>
  <w:endnote w:type="continuationSeparator" w:id="0">
    <w:p w:rsidR="00794712" w:rsidP="0031079D" w:rsidRDefault="00794712" w14:paraId="60D77690" w14:textId="77777777">
      <w:r>
        <w:continuationSeparator/>
      </w:r>
    </w:p>
  </w:endnote>
  <w:endnote w:type="continuationNotice" w:id="1">
    <w:p w:rsidR="00794712" w:rsidP="0031079D" w:rsidRDefault="00794712" w14:paraId="38CA9EFC" w14:textId="77777777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Oslo Sans Office">
    <w:panose1 w:val="02000000000000000000"/>
    <w:charset w:val="00"/>
    <w:family w:val="auto"/>
    <w:pitch w:val="variable"/>
    <w:sig w:usb0="A000006F" w:usb1="0000307B" w:usb2="00000000" w:usb3="00000000" w:csb0="00000093" w:csb1="00000000"/>
    <w:embedRegular w:fontKey="{4A8B45E2-9FF9-4A0D-852F-C747DEC6B40B}" r:id="rId1"/>
    <w:embedBold w:fontKey="{B15B2AB6-95AF-41E7-9EC1-259A1FDF85E0}" r:id="rId2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w:fontKey="{1126A1C9-17F4-4413-94BD-120C2FB1E345}" r:id="rId3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w:fontKey="{026EB0B8-9191-41A5-9163-72FAF09E9386}" r:id="rId4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sdt>
    <w:sdtPr>
      <w:id w:val="-1349866708"/>
      <w:docPartObj>
        <w:docPartGallery w:val="Page Numbers (Bottom of Page)"/>
        <w:docPartUnique/>
      </w:docPartObj>
    </w:sdtPr>
    <w:sdtContent>
      <w:p w:rsidR="00BC1D6A" w:rsidRDefault="00BC1D6A" w14:paraId="452FFACE" w14:textId="77777777">
        <w:pPr>
          <w:pStyle w:val="Bunntekst"/>
          <w:jc w:val="right"/>
        </w:pPr>
      </w:p>
      <w:tbl>
        <w:tblPr>
          <w:tblStyle w:val="Tabellrutenett"/>
          <w:tblW w:w="9782" w:type="dxa"/>
          <w:tblInd w:w="-426" w:type="dxa"/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left w:w="0" w:type="dxa"/>
            <w:right w:w="142" w:type="dxa"/>
          </w:tblCellMar>
          <w:tblLook w:val="0400" w:firstRow="0" w:lastRow="0" w:firstColumn="0" w:lastColumn="0" w:noHBand="0" w:noVBand="1"/>
        </w:tblPr>
        <w:tblGrid>
          <w:gridCol w:w="586"/>
          <w:gridCol w:w="3296"/>
          <w:gridCol w:w="3042"/>
          <w:gridCol w:w="2858"/>
        </w:tblGrid>
        <w:tr w:rsidRPr="00DE1938" w:rsidR="00BC1D6A" w:rsidTr="4BC9E30E" w14:paraId="0BC90E79" w14:textId="77777777">
          <w:trPr>
            <w:trHeight w:val="20"/>
          </w:trPr>
          <w:tc>
            <w:tcPr>
              <w:tcW w:w="586" w:type="dxa"/>
              <w:vMerge w:val="restart"/>
              <w:tcMar/>
            </w:tcPr>
            <w:p w:rsidRPr="00C913AE" w:rsidR="00BC1D6A" w:rsidP="00BC1D6A" w:rsidRDefault="00BC1D6A" w14:paraId="5CB5940A" w14:textId="77777777">
              <w:pPr>
                <w:pStyle w:val="Bunntekst"/>
                <w:jc w:val="center"/>
                <w:rPr>
                  <w:sz w:val="40"/>
                  <w:szCs w:val="40"/>
                </w:rPr>
              </w:pPr>
              <w:r w:rsidR="4BC9E30E">
                <w:drawing>
                  <wp:inline wp14:editId="15820D43" wp14:anchorId="203C842D">
                    <wp:extent cx="281940" cy="179109"/>
                    <wp:effectExtent l="0" t="0" r="0" b="0"/>
                    <wp:docPr id="1423490031" name="Bilde 1423490031" descr="Et bilde som inneholder sort, mørke&#10;&#10;KI-generert innhold kan være feil."/>
                    <wp:cNvGraphicFramePr>
                      <a:graphicFrameLocks noChangeAspect="1"/>
                    </wp:cNvGraphicFramePr>
                    <a:graphic>
                      <a:graphicData xmlns:a="http://schemas.openxmlformats.org/drawingml/2006/main" uri="http://schemas.openxmlformats.org/drawingml/2006/picture">
                        <pic:pic xmlns:pic="http://schemas.openxmlformats.org/drawingml/2006/picture">
                          <pic:nvPicPr>
                            <pic:cNvPr id="1423490031" name="Bilde 1423490031" descr="Et bilde som inneholder sort, mørke&#10;&#10;KI-generert innhold kan være feil."/>
                            <pic:cNvPicPr/>
                          </pic:nvPicPr>
                          <pic:blipFill>
                            <a:blip xmlns:r="http://schemas.openxmlformats.org/officeDocument/2006/relationships" r:embed="rId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89320" cy="183797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p>
            <w:p w:rsidRPr="00DE1938" w:rsidR="00BC1D6A" w:rsidP="4BC9E30E" w:rsidRDefault="00BC1D6A" w14:paraId="3CFD305B" w14:textId="77777777">
              <w:pPr>
                <w:spacing w:line="192" w:lineRule="auto"/>
                <w:rPr>
                  <w:noProof/>
                </w:rPr>
              </w:pPr>
            </w:p>
          </w:tc>
          <w:tc>
            <w:tcPr>
              <w:tcW w:w="3296" w:type="dxa"/>
              <w:tcMar/>
            </w:tcPr>
            <w:p w:rsidRPr="00DE1938" w:rsidR="00BC1D6A" w:rsidP="00BC1D6A" w:rsidRDefault="00BC1D6A" w14:paraId="5834DC0A" w14:textId="77777777">
              <w:pPr>
                <w:pStyle w:val="Bunntekst"/>
                <w:rPr>
                  <w:rStyle w:val="Sterk"/>
                </w:rPr>
              </w:pPr>
            </w:p>
          </w:tc>
          <w:tc>
            <w:tcPr>
              <w:tcW w:w="3042" w:type="dxa"/>
              <w:tcMar/>
            </w:tcPr>
            <w:p w:rsidRPr="00DE1938" w:rsidR="00BC1D6A" w:rsidP="00BC1D6A" w:rsidRDefault="00BC1D6A" w14:paraId="7EEA4252" w14:textId="77777777">
              <w:pPr>
                <w:pStyle w:val="Bunntekst"/>
              </w:pPr>
            </w:p>
          </w:tc>
          <w:tc>
            <w:tcPr>
              <w:tcW w:w="2858" w:type="dxa"/>
              <w:tcMar/>
            </w:tcPr>
            <w:p w:rsidRPr="00DE1938" w:rsidR="00BC1D6A" w:rsidP="00BC1D6A" w:rsidRDefault="00BC1D6A" w14:paraId="7BFF4A0F" w14:textId="77777777">
              <w:pPr>
                <w:pStyle w:val="Bunntekst"/>
              </w:pPr>
            </w:p>
          </w:tc>
        </w:tr>
        <w:tr w:rsidRPr="00313329" w:rsidR="00BC1D6A" w:rsidTr="4BC9E30E" w14:paraId="5BEFF951" w14:textId="77777777">
          <w:tc>
            <w:tcPr>
              <w:tcW w:w="586" w:type="dxa"/>
              <w:vMerge/>
              <w:tcMar/>
            </w:tcPr>
            <w:p w:rsidRPr="00DE1938" w:rsidR="00BC1D6A" w:rsidP="00BC1D6A" w:rsidRDefault="00BC1D6A" w14:paraId="3B3CF686" w14:textId="77777777">
              <w:pPr>
                <w:spacing w:line="192" w:lineRule="auto"/>
              </w:pPr>
            </w:p>
          </w:tc>
          <w:tc>
            <w:tcPr>
              <w:tcW w:w="3296" w:type="dxa"/>
              <w:tcMar/>
            </w:tcPr>
            <w:p w:rsidRPr="00DE1938" w:rsidR="00BC1D6A" w:rsidP="00BC1D6A" w:rsidRDefault="00BC1D6A" w14:paraId="2CCA3FDB" w14:textId="77777777">
              <w:pPr>
                <w:pStyle w:val="Bunntekst"/>
                <w:rPr>
                  <w:rStyle w:val="Sterk"/>
                </w:rPr>
              </w:pPr>
              <w:r w:rsidRPr="4BC9E30E" w:rsidR="4BC9E30E">
                <w:rPr>
                  <w:rStyle w:val="Sterk"/>
                </w:rPr>
                <w:t>Deichman</w:t>
              </w:r>
              <w:r w:rsidRPr="4BC9E30E" w:rsidR="4BC9E30E">
                <w:rPr>
                  <w:rStyle w:val="Sterk"/>
                </w:rPr>
                <w:t xml:space="preserve"> bibliotek</w:t>
              </w:r>
            </w:p>
            <w:p w:rsidRPr="00DE1938" w:rsidR="00BC1D6A" w:rsidP="00BC1D6A" w:rsidRDefault="00BC1D6A" w14:paraId="660091D8" w14:textId="77777777">
              <w:pPr>
                <w:pStyle w:val="Bunntekst"/>
                <w:rPr>
                  <w:rStyle w:val="Sterk"/>
                </w:rPr>
              </w:pPr>
              <w:r w:rsidRPr="4BC9E30E" w:rsidR="4BC9E30E">
                <w:rPr>
                  <w:rStyle w:val="Sterk"/>
                </w:rPr>
                <w:t>Oslo kommune</w:t>
              </w:r>
            </w:p>
          </w:tc>
          <w:tc>
            <w:tcPr>
              <w:tcW w:w="3042" w:type="dxa"/>
              <w:tcMar/>
            </w:tcPr>
            <w:p w:rsidRPr="00DE1938" w:rsidR="00BC1D6A" w:rsidP="00BC1D6A" w:rsidRDefault="00BC1D6A" w14:paraId="3EE7EAC7" w14:textId="77777777">
              <w:pPr>
                <w:pStyle w:val="Bunntekst"/>
              </w:pPr>
              <w:r w:rsidRPr="00DE1938">
                <w:t>Besøksadresse:</w:t>
              </w:r>
            </w:p>
            <w:p w:rsidRPr="00DE1938" w:rsidR="00BC1D6A" w:rsidP="00BC1D6A" w:rsidRDefault="00BC1D6A" w14:paraId="6226AFEE" w14:textId="77777777">
              <w:pPr>
                <w:pStyle w:val="Bunntekst"/>
              </w:pPr>
              <w:r>
                <w:t>Anne-Cath. Vestlys plass 1, Oslo</w:t>
              </w:r>
            </w:p>
            <w:p w:rsidRPr="00DE1938" w:rsidR="00BC1D6A" w:rsidP="00BC1D6A" w:rsidRDefault="00BC1D6A" w14:paraId="01381CEC" w14:textId="77777777">
              <w:pPr>
                <w:pStyle w:val="Bunntekst"/>
              </w:pPr>
              <w:r w:rsidRPr="00DE1938">
                <w:t>Postadresse:</w:t>
              </w:r>
            </w:p>
            <w:p w:rsidRPr="00DE1938" w:rsidR="00BC1D6A" w:rsidP="00BC1D6A" w:rsidRDefault="00BC1D6A" w14:paraId="60BA4CF2" w14:textId="77777777">
              <w:pPr>
                <w:pStyle w:val="Bunntekst"/>
              </w:pPr>
              <w:r w:rsidR="4BC9E30E">
                <w:rPr/>
                <w:t>Pb 8924</w:t>
              </w:r>
              <w:r w:rsidR="4BC9E30E">
                <w:rPr/>
                <w:t xml:space="preserve"> </w:t>
              </w:r>
              <w:r w:rsidR="4BC9E30E">
                <w:rPr/>
                <w:t>St. Olavs plass</w:t>
              </w:r>
              <w:r w:rsidR="4BC9E30E">
                <w:rPr/>
                <w:t>, 01</w:t>
              </w:r>
              <w:r w:rsidR="4BC9E30E">
                <w:rPr/>
                <w:t>3</w:t>
              </w:r>
              <w:r w:rsidR="4BC9E30E">
                <w:rPr/>
                <w:t>0</w:t>
              </w:r>
              <w:r w:rsidR="4BC9E30E">
                <w:rPr/>
                <w:t xml:space="preserve"> Oslo</w:t>
              </w:r>
            </w:p>
          </w:tc>
          <w:tc>
            <w:tcPr>
              <w:tcW w:w="2858" w:type="dxa"/>
              <w:tcMar/>
            </w:tcPr>
            <w:p w:rsidRPr="00DE1938" w:rsidR="00BC1D6A" w:rsidP="00BC1D6A" w:rsidRDefault="00BC1D6A" w14:paraId="6626B721" w14:textId="77777777">
              <w:pPr>
                <w:pStyle w:val="Bunntekst"/>
              </w:pPr>
              <w:r w:rsidRPr="00DE1938">
                <w:t>Telefon: +47 2</w:t>
              </w:r>
              <w:r>
                <w:t>3 43 29 00</w:t>
              </w:r>
            </w:p>
            <w:p w:rsidRPr="00DE1938" w:rsidR="00BC1D6A" w:rsidP="00BC1D6A" w:rsidRDefault="00BC1D6A" w14:paraId="764C62C6" w14:textId="77777777">
              <w:pPr>
                <w:pStyle w:val="Bunntekst"/>
              </w:pPr>
              <w:r w:rsidRPr="002235B7">
                <w:t>postmottak@deb.oslo.kommune.no</w:t>
              </w:r>
            </w:p>
            <w:p w:rsidRPr="00784902" w:rsidR="00BC1D6A" w:rsidP="00BC1D6A" w:rsidRDefault="00BC1D6A" w14:paraId="6B763472" w14:textId="77777777">
              <w:pPr>
                <w:pStyle w:val="Bunntekst"/>
                <w:rPr>
                  <w:lang w:val="en-GB"/>
                </w:rPr>
              </w:pPr>
              <w:r w:rsidR="4BC9E30E">
                <w:rPr/>
                <w:t>Org. nr.: NO 919 770 775 MVA</w:t>
              </w:r>
            </w:p>
            <w:p w:rsidRPr="00784902" w:rsidR="00BC1D6A" w:rsidP="00BC1D6A" w:rsidRDefault="00BC1D6A" w14:paraId="30C6F69F" w14:textId="77777777">
              <w:pPr>
                <w:pStyle w:val="Bunntekst"/>
                <w:rPr>
                  <w:lang w:val="en-GB"/>
                </w:rPr>
              </w:pPr>
              <w:hyperlink r:id="R204063d6cffa4260">
                <w:r w:rsidRPr="4BC9E30E" w:rsidR="4BC9E30E">
                  <w:rPr>
                    <w:rStyle w:val="Hyperkobling"/>
                  </w:rPr>
                  <w:t>www.deichman.no</w:t>
                </w:r>
              </w:hyperlink>
            </w:p>
          </w:tc>
        </w:tr>
      </w:tbl>
      <w:p w:rsidR="004A13C2" w:rsidRDefault="004A13C2" w14:paraId="67820126" w14:textId="598101D4">
        <w:pPr>
          <w:pStyle w:val="Bunntekst"/>
          <w:jc w:val="right"/>
        </w:pPr>
        <w:r>
          <w:fldChar w:fldCharType="begin"/>
        </w:r>
        <w:r>
          <w:instrText xml:space="preserve">PAGE   \* MERGEFORMAT</w:instrText>
        </w:r>
        <w:r>
          <w:fldChar w:fldCharType="separate"/>
        </w:r>
        <w:r w:rsidR="4BC9E30E">
          <w:rPr/>
          <w:t>2</w:t>
        </w:r>
        <w:r>
          <w:fldChar w:fldCharType="end"/>
        </w:r>
      </w:p>
    </w:sdtContent>
  </w:sdt>
  <w:p w:rsidRPr="001E0C9F" w:rsidR="005D093C" w:rsidP="0031079D" w:rsidRDefault="005D093C" w14:paraId="693E5636" w14:textId="27D9BF06">
    <w:pPr>
      <w:pStyle w:val="Bunn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tbl>
    <w:tblPr>
      <w:tblStyle w:val="Tabellrutenett"/>
      <w:tblW w:w="9782" w:type="dxa"/>
      <w:tblInd w:w="-426" w:type="dxa"/>
      <w:tblBorders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insideH w:val="none" w:color="auto" w:sz="0" w:space="0"/>
        <w:insideV w:val="none" w:color="auto" w:sz="0" w:space="0"/>
      </w:tblBorders>
      <w:tblCellMar>
        <w:left w:w="0" w:type="dxa"/>
        <w:right w:w="142" w:type="dxa"/>
      </w:tblCellMar>
      <w:tblLook w:val="0400" w:firstRow="0" w:lastRow="0" w:firstColumn="0" w:lastColumn="0" w:noHBand="0" w:noVBand="1"/>
    </w:tblPr>
    <w:tblGrid>
      <w:gridCol w:w="586"/>
      <w:gridCol w:w="3296"/>
      <w:gridCol w:w="3042"/>
      <w:gridCol w:w="2858"/>
    </w:tblGrid>
    <w:tr w:rsidRPr="00DE1938" w:rsidR="00B11356" w:rsidTr="4BC9E30E" w14:paraId="51CE3D91" w14:textId="77777777">
      <w:trPr>
        <w:trHeight w:val="20"/>
      </w:trPr>
      <w:tc>
        <w:tcPr>
          <w:tcW w:w="586" w:type="dxa"/>
          <w:vMerge w:val="restart"/>
          <w:tcMar/>
        </w:tcPr>
        <w:p w:rsidRPr="00C913AE" w:rsidR="00B11356" w:rsidP="0031079D" w:rsidRDefault="00B11356" w14:paraId="43CAAC80" w14:textId="77777777">
          <w:pPr>
            <w:pStyle w:val="Bunntekst"/>
          </w:pPr>
          <w:r w:rsidR="4BC9E30E">
            <w:drawing>
              <wp:inline wp14:editId="23EDDCA6" wp14:anchorId="0C419C64">
                <wp:extent cx="281940" cy="179109"/>
                <wp:effectExtent l="0" t="0" r="0" b="0"/>
                <wp:docPr id="5" name="Bilde 5"/>
                <wp:cNvGraphicFramePr>
                  <a:graphicFrameLocks noChangeAspect="1"/>
                </wp:cNvGraphicFramePr>
                <a:graphic>
                  <a:graphicData xmlns:a="http://schemas.openxmlformats.org/drawingml/2006/main" uri="http://schemas.openxmlformats.org/drawingml/2006/picture">
                    <pic:pic xmlns:pic="http://schemas.openxmlformats.org/drawingml/2006/picture">
                      <pic:nvPicPr>
                        <pic:cNvPr id="3" name="deichman_symbol_logo_sort_RGB.png"/>
                        <pic:cNvPicPr/>
                      </pic:nvPicPr>
                      <pic:blipFill>
                        <a:blip xmlns:r="http://schemas.openxmlformats.org/officeDocument/2006/relationships"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89320" cy="18379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  <w:p w:rsidRPr="00DE1938" w:rsidR="00B11356" w:rsidP="4BC9E30E" w:rsidRDefault="00B11356" w14:paraId="514876B4" w14:textId="77777777">
          <w:pPr>
            <w:rPr>
              <w:noProof/>
            </w:rPr>
          </w:pPr>
        </w:p>
      </w:tc>
      <w:tc>
        <w:tcPr>
          <w:tcW w:w="3296" w:type="dxa"/>
          <w:tcMar/>
        </w:tcPr>
        <w:p w:rsidRPr="00DE1938" w:rsidR="00B11356" w:rsidP="0031079D" w:rsidRDefault="00B11356" w14:paraId="63FEA6D0" w14:textId="77777777">
          <w:pPr>
            <w:pStyle w:val="Bunntekst"/>
            <w:rPr>
              <w:rStyle w:val="Sterk"/>
            </w:rPr>
          </w:pPr>
        </w:p>
      </w:tc>
      <w:tc>
        <w:tcPr>
          <w:tcW w:w="3042" w:type="dxa"/>
          <w:tcMar/>
        </w:tcPr>
        <w:p w:rsidRPr="00DE1938" w:rsidR="00B11356" w:rsidP="0031079D" w:rsidRDefault="00B11356" w14:paraId="3B526815" w14:textId="77777777">
          <w:pPr>
            <w:pStyle w:val="Bunntekst"/>
          </w:pPr>
        </w:p>
      </w:tc>
      <w:tc>
        <w:tcPr>
          <w:tcW w:w="2858" w:type="dxa"/>
          <w:tcMar/>
        </w:tcPr>
        <w:p w:rsidRPr="00DE1938" w:rsidR="00B11356" w:rsidP="0031079D" w:rsidRDefault="00B11356" w14:paraId="636FC465" w14:textId="77777777">
          <w:pPr>
            <w:pStyle w:val="Bunntekst"/>
          </w:pPr>
        </w:p>
      </w:tc>
    </w:tr>
    <w:tr w:rsidRPr="00313329" w:rsidR="00B11356" w:rsidTr="4BC9E30E" w14:paraId="4D173C9C" w14:textId="77777777">
      <w:tc>
        <w:tcPr>
          <w:tcW w:w="586" w:type="dxa"/>
          <w:vMerge/>
          <w:tcMar/>
        </w:tcPr>
        <w:p w:rsidRPr="00DE1938" w:rsidR="00B11356" w:rsidP="0031079D" w:rsidRDefault="00B11356" w14:paraId="701CCC93" w14:textId="77777777"/>
      </w:tc>
      <w:tc>
        <w:tcPr>
          <w:tcW w:w="3296" w:type="dxa"/>
          <w:tcMar/>
        </w:tcPr>
        <w:p w:rsidRPr="00DE1938" w:rsidR="00B11356" w:rsidP="0031079D" w:rsidRDefault="00B11356" w14:paraId="1BE108A2" w14:textId="77777777">
          <w:pPr>
            <w:pStyle w:val="Bunntekst"/>
            <w:rPr>
              <w:rStyle w:val="Sterk"/>
            </w:rPr>
          </w:pPr>
          <w:r w:rsidRPr="4BC9E30E" w:rsidR="4BC9E30E">
            <w:rPr>
              <w:rStyle w:val="Sterk"/>
            </w:rPr>
            <w:t>Deichman</w:t>
          </w:r>
          <w:r w:rsidRPr="4BC9E30E" w:rsidR="4BC9E30E">
            <w:rPr>
              <w:rStyle w:val="Sterk"/>
            </w:rPr>
            <w:t xml:space="preserve"> bibliotek</w:t>
          </w:r>
        </w:p>
        <w:p w:rsidRPr="00DE1938" w:rsidR="00B11356" w:rsidP="0031079D" w:rsidRDefault="00B11356" w14:paraId="2314F19D" w14:textId="77777777">
          <w:pPr>
            <w:pStyle w:val="Bunntekst"/>
            <w:rPr>
              <w:rStyle w:val="Sterk"/>
            </w:rPr>
          </w:pPr>
          <w:r w:rsidRPr="4BC9E30E" w:rsidR="4BC9E30E">
            <w:rPr>
              <w:rStyle w:val="Sterk"/>
            </w:rPr>
            <w:t>Oslo kommune</w:t>
          </w:r>
        </w:p>
      </w:tc>
      <w:tc>
        <w:tcPr>
          <w:tcW w:w="3042" w:type="dxa"/>
          <w:tcMar/>
        </w:tcPr>
        <w:p w:rsidRPr="00DE1938" w:rsidR="00B11356" w:rsidP="0031079D" w:rsidRDefault="00B11356" w14:paraId="7585E7CD" w14:textId="77777777">
          <w:pPr>
            <w:pStyle w:val="Bunntekst"/>
          </w:pPr>
          <w:r w:rsidRPr="00DE1938">
            <w:t>Besøksadresse:</w:t>
          </w:r>
        </w:p>
        <w:p w:rsidRPr="00DE1938" w:rsidR="00B11356" w:rsidP="0031079D" w:rsidRDefault="00B11356" w14:paraId="2D1AA686" w14:textId="77777777">
          <w:pPr>
            <w:pStyle w:val="Bunntekst"/>
          </w:pPr>
          <w:r>
            <w:t>Anne-Cath. Vestlys plass 1, Oslo</w:t>
          </w:r>
        </w:p>
        <w:p w:rsidRPr="00DE1938" w:rsidR="00B11356" w:rsidP="0031079D" w:rsidRDefault="00B11356" w14:paraId="727330AD" w14:textId="77777777">
          <w:pPr>
            <w:pStyle w:val="Bunntekst"/>
          </w:pPr>
          <w:r w:rsidRPr="00DE1938">
            <w:t>Postadresse:</w:t>
          </w:r>
        </w:p>
        <w:p w:rsidRPr="00DE1938" w:rsidR="00B11356" w:rsidP="0031079D" w:rsidRDefault="00B11356" w14:paraId="481F606C" w14:textId="77777777">
          <w:pPr>
            <w:pStyle w:val="Bunntekst"/>
          </w:pPr>
          <w:r w:rsidR="4BC9E30E">
            <w:rPr/>
            <w:t>Pb 8924</w:t>
          </w:r>
          <w:r w:rsidR="4BC9E30E">
            <w:rPr/>
            <w:t xml:space="preserve"> </w:t>
          </w:r>
          <w:r w:rsidR="4BC9E30E">
            <w:rPr/>
            <w:t>St. Olavs plass</w:t>
          </w:r>
          <w:r w:rsidR="4BC9E30E">
            <w:rPr/>
            <w:t>, 01</w:t>
          </w:r>
          <w:r w:rsidR="4BC9E30E">
            <w:rPr/>
            <w:t>3</w:t>
          </w:r>
          <w:r w:rsidR="4BC9E30E">
            <w:rPr/>
            <w:t>0</w:t>
          </w:r>
          <w:r w:rsidR="4BC9E30E">
            <w:rPr/>
            <w:t xml:space="preserve"> Oslo</w:t>
          </w:r>
        </w:p>
      </w:tc>
      <w:tc>
        <w:tcPr>
          <w:tcW w:w="2858" w:type="dxa"/>
          <w:tcMar/>
        </w:tcPr>
        <w:p w:rsidRPr="00DE1938" w:rsidR="00B11356" w:rsidP="0031079D" w:rsidRDefault="00B11356" w14:paraId="76C2E792" w14:textId="77777777">
          <w:pPr>
            <w:pStyle w:val="Bunntekst"/>
          </w:pPr>
          <w:r w:rsidRPr="00DE1938">
            <w:t>Telefon: +47 2</w:t>
          </w:r>
          <w:r>
            <w:t>3 43 29 00</w:t>
          </w:r>
        </w:p>
        <w:p w:rsidRPr="00DE1938" w:rsidR="00B11356" w:rsidP="0031079D" w:rsidRDefault="00B11356" w14:paraId="2E3AD22A" w14:textId="77777777">
          <w:pPr>
            <w:pStyle w:val="Bunntekst"/>
          </w:pPr>
          <w:r w:rsidRPr="002235B7">
            <w:t>postmottak@deb.oslo.kommune.no</w:t>
          </w:r>
        </w:p>
        <w:p w:rsidRPr="00784902" w:rsidR="00B11356" w:rsidP="0031079D" w:rsidRDefault="00B11356" w14:paraId="219D4E21" w14:textId="77777777">
          <w:pPr>
            <w:pStyle w:val="Bunntekst"/>
            <w:rPr>
              <w:lang w:val="en-GB"/>
            </w:rPr>
          </w:pPr>
          <w:r w:rsidR="4BC9E30E">
            <w:rPr/>
            <w:t>Org. nr.: NO 919 770 775 MVA</w:t>
          </w:r>
        </w:p>
        <w:p w:rsidRPr="00784902" w:rsidR="00B11356" w:rsidP="0031079D" w:rsidRDefault="00B11356" w14:paraId="2ACB1CA9" w14:textId="77777777">
          <w:pPr>
            <w:pStyle w:val="Bunntekst"/>
            <w:rPr>
              <w:lang w:val="en-GB"/>
            </w:rPr>
          </w:pPr>
          <w:hyperlink r:id="R08014cd519da4542">
            <w:r w:rsidRPr="4BC9E30E" w:rsidR="4BC9E30E">
              <w:rPr>
                <w:rStyle w:val="Hyperkobling"/>
              </w:rPr>
              <w:t>www.deichman.no</w:t>
            </w:r>
          </w:hyperlink>
        </w:p>
      </w:tc>
    </w:tr>
  </w:tbl>
  <w:p w:rsidRPr="003543BB" w:rsidR="00D44A50" w:rsidP="0031079D" w:rsidRDefault="00D44A50" w14:paraId="0F7D15E0" w14:textId="77777777">
    <w:pPr>
      <w:pStyle w:val="Bunntekst"/>
      <w:rPr>
        <w:lang w:val="en-U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794712" w:rsidP="0031079D" w:rsidRDefault="00794712" w14:paraId="2FF353D1" w14:textId="77777777">
      <w:r>
        <w:separator/>
      </w:r>
    </w:p>
  </w:footnote>
  <w:footnote w:type="continuationSeparator" w:id="0">
    <w:p w:rsidR="00794712" w:rsidP="0031079D" w:rsidRDefault="00794712" w14:paraId="40C850EB" w14:textId="77777777">
      <w:r>
        <w:continuationSeparator/>
      </w:r>
    </w:p>
  </w:footnote>
  <w:footnote w:type="continuationNotice" w:id="1">
    <w:p w:rsidR="00794712" w:rsidP="0031079D" w:rsidRDefault="00794712" w14:paraId="0CC7190B" w14:textId="77777777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="00D44A50" w:rsidP="0031079D" w:rsidRDefault="00A67238" w14:paraId="623C8727" w14:textId="77777777">
    <w:pPr>
      <w:pStyle w:val="Topptekst"/>
    </w:pPr>
    <w:r>
      <w:rPr>
        <w:noProof/>
        <w:lang w:eastAsia="nb-NO"/>
      </w:rPr>
      <w:drawing>
        <wp:anchor distT="0" distB="0" distL="114300" distR="114300" simplePos="0" relativeHeight="251658240" behindDoc="1" locked="0" layoutInCell="1" allowOverlap="1" wp14:anchorId="2ED0C41B" wp14:editId="19FFFAB4">
          <wp:simplePos x="0" y="0"/>
          <wp:positionH relativeFrom="page">
            <wp:posOffset>5634990</wp:posOffset>
          </wp:positionH>
          <wp:positionV relativeFrom="page">
            <wp:posOffset>612140</wp:posOffset>
          </wp:positionV>
          <wp:extent cx="1080000" cy="561600"/>
          <wp:effectExtent l="0" t="0" r="6350" b="0"/>
          <wp:wrapNone/>
          <wp:docPr id="2" name="Bild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.e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80000" cy="561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intelligence2.xml><?xml version="1.0" encoding="utf-8"?>
<int2:intelligence xmlns:int2="http://schemas.microsoft.com/office/intelligence/2020/intelligence">
  <int2:observations>
    <int2:textHash int2:hashCode="9tMeL0Zp/useIV" int2:id="HyGOS1WR">
      <int2:state int2:type="spell" int2:value="Rejected"/>
    </int2:textHash>
    <int2:textHash int2:hashCode="e6aShGGfKU/pIu" int2:id="4cIHHI5K">
      <int2:state int2:type="spell" int2:value="Rejected"/>
    </int2:textHash>
    <int2:textHash int2:hashCode="QHAk3EEV0BiP9z" int2:id="Kd9uZzHm">
      <int2:state int2:type="spell" int2:value="Rejected"/>
    </int2:textHash>
    <int2:textHash int2:hashCode="aAwa3rODR/K6Zb" int2:id="SKlNMPFO">
      <int2:state int2:type="spell" int2:value="Rejected"/>
    </int2:textHash>
  </int2:observations>
  <int2:intelligenceSetting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BB2074"/>
    <w:multiLevelType w:val="hybridMultilevel"/>
    <w:tmpl w:val="CF86D1EA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" w15:restartNumberingAfterBreak="0">
    <w:nsid w:val="09BC34C2"/>
    <w:multiLevelType w:val="hybridMultilevel"/>
    <w:tmpl w:val="E64461FC"/>
    <w:lvl w:ilvl="0" w:tplc="FB94274C">
      <w:start w:val="6"/>
      <w:numFmt w:val="bullet"/>
      <w:lvlText w:val="-"/>
      <w:lvlJc w:val="left"/>
      <w:pPr>
        <w:ind w:left="1080" w:hanging="360"/>
      </w:pPr>
      <w:rPr>
        <w:rFonts w:hint="default" w:ascii="Oslo Sans Office" w:hAnsi="Oslo Sans Office" w:eastAsia="Times New Roman" w:cs="Times New Roman"/>
      </w:rPr>
    </w:lvl>
    <w:lvl w:ilvl="1" w:tplc="04140003" w:tentative="1">
      <w:start w:val="1"/>
      <w:numFmt w:val="bullet"/>
      <w:lvlText w:val="o"/>
      <w:lvlJc w:val="left"/>
      <w:pPr>
        <w:ind w:left="1800" w:hanging="360"/>
      </w:pPr>
      <w:rPr>
        <w:rFonts w:hint="default" w:ascii="Courier New" w:hAnsi="Courier New" w:cs="Courier New"/>
      </w:rPr>
    </w:lvl>
    <w:lvl w:ilvl="2" w:tplc="04140005" w:tentative="1">
      <w:start w:val="1"/>
      <w:numFmt w:val="bullet"/>
      <w:lvlText w:val=""/>
      <w:lvlJc w:val="left"/>
      <w:pPr>
        <w:ind w:left="2520" w:hanging="360"/>
      </w:pPr>
      <w:rPr>
        <w:rFonts w:hint="default" w:ascii="Wingdings" w:hAnsi="Wingdings"/>
      </w:rPr>
    </w:lvl>
    <w:lvl w:ilvl="3" w:tplc="04140001" w:tentative="1">
      <w:start w:val="1"/>
      <w:numFmt w:val="bullet"/>
      <w:lvlText w:val=""/>
      <w:lvlJc w:val="left"/>
      <w:pPr>
        <w:ind w:left="3240" w:hanging="360"/>
      </w:pPr>
      <w:rPr>
        <w:rFonts w:hint="default" w:ascii="Symbol" w:hAnsi="Symbol"/>
      </w:rPr>
    </w:lvl>
    <w:lvl w:ilvl="4" w:tplc="04140003" w:tentative="1">
      <w:start w:val="1"/>
      <w:numFmt w:val="bullet"/>
      <w:lvlText w:val="o"/>
      <w:lvlJc w:val="left"/>
      <w:pPr>
        <w:ind w:left="3960" w:hanging="360"/>
      </w:pPr>
      <w:rPr>
        <w:rFonts w:hint="default" w:ascii="Courier New" w:hAnsi="Courier New" w:cs="Courier New"/>
      </w:rPr>
    </w:lvl>
    <w:lvl w:ilvl="5" w:tplc="04140005" w:tentative="1">
      <w:start w:val="1"/>
      <w:numFmt w:val="bullet"/>
      <w:lvlText w:val=""/>
      <w:lvlJc w:val="left"/>
      <w:pPr>
        <w:ind w:left="4680" w:hanging="360"/>
      </w:pPr>
      <w:rPr>
        <w:rFonts w:hint="default" w:ascii="Wingdings" w:hAnsi="Wingdings"/>
      </w:rPr>
    </w:lvl>
    <w:lvl w:ilvl="6" w:tplc="04140001" w:tentative="1">
      <w:start w:val="1"/>
      <w:numFmt w:val="bullet"/>
      <w:lvlText w:val=""/>
      <w:lvlJc w:val="left"/>
      <w:pPr>
        <w:ind w:left="5400" w:hanging="360"/>
      </w:pPr>
      <w:rPr>
        <w:rFonts w:hint="default" w:ascii="Symbol" w:hAnsi="Symbol"/>
      </w:rPr>
    </w:lvl>
    <w:lvl w:ilvl="7" w:tplc="04140003" w:tentative="1">
      <w:start w:val="1"/>
      <w:numFmt w:val="bullet"/>
      <w:lvlText w:val="o"/>
      <w:lvlJc w:val="left"/>
      <w:pPr>
        <w:ind w:left="6120" w:hanging="360"/>
      </w:pPr>
      <w:rPr>
        <w:rFonts w:hint="default" w:ascii="Courier New" w:hAnsi="Courier New" w:cs="Courier New"/>
      </w:rPr>
    </w:lvl>
    <w:lvl w:ilvl="8" w:tplc="04140005" w:tentative="1">
      <w:start w:val="1"/>
      <w:numFmt w:val="bullet"/>
      <w:lvlText w:val=""/>
      <w:lvlJc w:val="left"/>
      <w:pPr>
        <w:ind w:left="6840" w:hanging="360"/>
      </w:pPr>
      <w:rPr>
        <w:rFonts w:hint="default" w:ascii="Wingdings" w:hAnsi="Wingdings"/>
      </w:rPr>
    </w:lvl>
  </w:abstractNum>
  <w:abstractNum w:abstractNumId="2" w15:restartNumberingAfterBreak="0">
    <w:nsid w:val="0F9E6169"/>
    <w:multiLevelType w:val="multilevel"/>
    <w:tmpl w:val="708ABED8"/>
    <w:numStyleLink w:val="StilNummerert14ptFet"/>
  </w:abstractNum>
  <w:abstractNum w:abstractNumId="3" w15:restartNumberingAfterBreak="0">
    <w:nsid w:val="223171D0"/>
    <w:multiLevelType w:val="multilevel"/>
    <w:tmpl w:val="119AC202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hint="default" w:ascii="Courier New" w:hAnsi="Courier New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hint="default" w:ascii="Courier New" w:hAnsi="Courier New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hint="default" w:ascii="Courier New" w:hAnsi="Courier New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hint="default" w:ascii="Courier New" w:hAnsi="Courier New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hint="default" w:ascii="Courier New" w:hAnsi="Courier New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hint="default" w:ascii="Courier New" w:hAnsi="Courier New"/>
        <w:sz w:val="20"/>
      </w:rPr>
    </w:lvl>
  </w:abstractNum>
  <w:abstractNum w:abstractNumId="4" w15:restartNumberingAfterBreak="0">
    <w:nsid w:val="2EFB05F0"/>
    <w:multiLevelType w:val="hybridMultilevel"/>
    <w:tmpl w:val="7D884A84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4850573"/>
    <w:multiLevelType w:val="multilevel"/>
    <w:tmpl w:val="708ABED8"/>
    <w:styleLink w:val="StilNummerert14ptFet"/>
    <w:lvl w:ilvl="0">
      <w:start w:val="1"/>
      <w:numFmt w:val="decimal"/>
      <w:lvlText w:val="%1."/>
      <w:lvlJc w:val="left"/>
      <w:pPr>
        <w:tabs>
          <w:tab w:val="num" w:pos="567"/>
        </w:tabs>
        <w:ind w:left="360" w:hanging="360"/>
      </w:pPr>
      <w:rPr>
        <w:rFonts w:hint="default" w:cs="Times New Roman"/>
        <w:b/>
        <w:bCs/>
        <w:sz w:val="28"/>
      </w:r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hint="default" w:cs="Times New Roman"/>
      </w:r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hint="default" w:cs="Times New Roman"/>
      </w:r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hint="default" w:cs="Times New Roman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 w:cs="Times New Roman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 w:cs="Times New Roman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 w:cs="Times New Roman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 w:cs="Times New Roman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 w:cs="Times New Roman"/>
      </w:rPr>
    </w:lvl>
  </w:abstractNum>
  <w:abstractNum w:abstractNumId="6" w15:restartNumberingAfterBreak="0">
    <w:nsid w:val="39F417EB"/>
    <w:multiLevelType w:val="hybridMultilevel"/>
    <w:tmpl w:val="6F405C56"/>
    <w:lvl w:ilvl="0" w:tplc="04140003">
      <w:start w:val="1"/>
      <w:numFmt w:val="bullet"/>
      <w:lvlText w:val="o"/>
      <w:lvlJc w:val="left"/>
      <w:pPr>
        <w:ind w:left="720" w:hanging="360"/>
      </w:pPr>
      <w:rPr>
        <w:rFonts w:hint="default" w:ascii="Courier New" w:hAnsi="Courier New" w:cs="Courier New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7" w15:restartNumberingAfterBreak="0">
    <w:nsid w:val="42C5546A"/>
    <w:multiLevelType w:val="hybridMultilevel"/>
    <w:tmpl w:val="7250FFB6"/>
    <w:lvl w:ilvl="0" w:tplc="FB94274C">
      <w:start w:val="6"/>
      <w:numFmt w:val="bullet"/>
      <w:lvlText w:val="-"/>
      <w:lvlJc w:val="left"/>
      <w:pPr>
        <w:ind w:left="1440" w:hanging="360"/>
      </w:pPr>
      <w:rPr>
        <w:rFonts w:hint="default" w:ascii="Oslo Sans Office" w:hAnsi="Oslo Sans Office" w:eastAsia="Times New Roman" w:cs="Times New Roman"/>
      </w:rPr>
    </w:lvl>
    <w:lvl w:ilvl="1" w:tplc="04140003" w:tentative="1">
      <w:start w:val="1"/>
      <w:numFmt w:val="bullet"/>
      <w:lvlText w:val="o"/>
      <w:lvlJc w:val="left"/>
      <w:pPr>
        <w:ind w:left="1800" w:hanging="360"/>
      </w:pPr>
      <w:rPr>
        <w:rFonts w:hint="default" w:ascii="Courier New" w:hAnsi="Courier New" w:cs="Courier New"/>
      </w:rPr>
    </w:lvl>
    <w:lvl w:ilvl="2" w:tplc="04140005" w:tentative="1">
      <w:start w:val="1"/>
      <w:numFmt w:val="bullet"/>
      <w:lvlText w:val=""/>
      <w:lvlJc w:val="left"/>
      <w:pPr>
        <w:ind w:left="2520" w:hanging="360"/>
      </w:pPr>
      <w:rPr>
        <w:rFonts w:hint="default" w:ascii="Wingdings" w:hAnsi="Wingdings"/>
      </w:rPr>
    </w:lvl>
    <w:lvl w:ilvl="3" w:tplc="04140001" w:tentative="1">
      <w:start w:val="1"/>
      <w:numFmt w:val="bullet"/>
      <w:lvlText w:val=""/>
      <w:lvlJc w:val="left"/>
      <w:pPr>
        <w:ind w:left="3240" w:hanging="360"/>
      </w:pPr>
      <w:rPr>
        <w:rFonts w:hint="default" w:ascii="Symbol" w:hAnsi="Symbol"/>
      </w:rPr>
    </w:lvl>
    <w:lvl w:ilvl="4" w:tplc="04140003" w:tentative="1">
      <w:start w:val="1"/>
      <w:numFmt w:val="bullet"/>
      <w:lvlText w:val="o"/>
      <w:lvlJc w:val="left"/>
      <w:pPr>
        <w:ind w:left="3960" w:hanging="360"/>
      </w:pPr>
      <w:rPr>
        <w:rFonts w:hint="default" w:ascii="Courier New" w:hAnsi="Courier New" w:cs="Courier New"/>
      </w:rPr>
    </w:lvl>
    <w:lvl w:ilvl="5" w:tplc="04140005" w:tentative="1">
      <w:start w:val="1"/>
      <w:numFmt w:val="bullet"/>
      <w:lvlText w:val=""/>
      <w:lvlJc w:val="left"/>
      <w:pPr>
        <w:ind w:left="4680" w:hanging="360"/>
      </w:pPr>
      <w:rPr>
        <w:rFonts w:hint="default" w:ascii="Wingdings" w:hAnsi="Wingdings"/>
      </w:rPr>
    </w:lvl>
    <w:lvl w:ilvl="6" w:tplc="04140001" w:tentative="1">
      <w:start w:val="1"/>
      <w:numFmt w:val="bullet"/>
      <w:lvlText w:val=""/>
      <w:lvlJc w:val="left"/>
      <w:pPr>
        <w:ind w:left="5400" w:hanging="360"/>
      </w:pPr>
      <w:rPr>
        <w:rFonts w:hint="default" w:ascii="Symbol" w:hAnsi="Symbol"/>
      </w:rPr>
    </w:lvl>
    <w:lvl w:ilvl="7" w:tplc="04140003" w:tentative="1">
      <w:start w:val="1"/>
      <w:numFmt w:val="bullet"/>
      <w:lvlText w:val="o"/>
      <w:lvlJc w:val="left"/>
      <w:pPr>
        <w:ind w:left="6120" w:hanging="360"/>
      </w:pPr>
      <w:rPr>
        <w:rFonts w:hint="default" w:ascii="Courier New" w:hAnsi="Courier New" w:cs="Courier New"/>
      </w:rPr>
    </w:lvl>
    <w:lvl w:ilvl="8" w:tplc="04140005" w:tentative="1">
      <w:start w:val="1"/>
      <w:numFmt w:val="bullet"/>
      <w:lvlText w:val=""/>
      <w:lvlJc w:val="left"/>
      <w:pPr>
        <w:ind w:left="6840" w:hanging="360"/>
      </w:pPr>
      <w:rPr>
        <w:rFonts w:hint="default" w:ascii="Wingdings" w:hAnsi="Wingdings"/>
      </w:rPr>
    </w:lvl>
  </w:abstractNum>
  <w:abstractNum w:abstractNumId="8" w15:restartNumberingAfterBreak="0">
    <w:nsid w:val="47850352"/>
    <w:multiLevelType w:val="hybridMultilevel"/>
    <w:tmpl w:val="23F85C74"/>
    <w:lvl w:ilvl="0" w:tplc="0414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9" w15:restartNumberingAfterBreak="0">
    <w:nsid w:val="48AD4933"/>
    <w:multiLevelType w:val="hybridMultilevel"/>
    <w:tmpl w:val="D8108C0E"/>
    <w:lvl w:ilvl="0" w:tplc="0414000F">
      <w:start w:val="1"/>
      <w:numFmt w:val="decimal"/>
      <w:lvlText w:val="%1."/>
      <w:lvlJc w:val="left"/>
      <w:pPr>
        <w:ind w:left="720" w:hanging="360"/>
      </w:p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9366857"/>
    <w:multiLevelType w:val="hybridMultilevel"/>
    <w:tmpl w:val="40C65C06"/>
    <w:lvl w:ilvl="0" w:tplc="FFFFFFFF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14000F">
      <w:start w:val="1"/>
      <w:numFmt w:val="decimal"/>
      <w:lvlText w:val="%2."/>
      <w:lvlJc w:val="left"/>
      <w:pPr>
        <w:ind w:left="1440" w:hanging="360"/>
      </w:p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1" w15:restartNumberingAfterBreak="0">
    <w:nsid w:val="4EB00A05"/>
    <w:multiLevelType w:val="hybridMultilevel"/>
    <w:tmpl w:val="177C4B3C"/>
    <w:lvl w:ilvl="0" w:tplc="0414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2" w15:restartNumberingAfterBreak="0">
    <w:nsid w:val="54CD45EB"/>
    <w:multiLevelType w:val="hybridMultilevel"/>
    <w:tmpl w:val="E632A644"/>
    <w:lvl w:ilvl="0" w:tplc="2BBC4A1A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1C4860BA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5E881178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6B5AB2E4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6B46F2C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6A1C42D2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804E044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4490C152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1A6859EA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3" w15:restartNumberingAfterBreak="0">
    <w:nsid w:val="5DFF57C1"/>
    <w:multiLevelType w:val="hybridMultilevel"/>
    <w:tmpl w:val="526C66F6"/>
    <w:lvl w:ilvl="0" w:tplc="0414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hint="default" w:ascii="Symbol" w:hAnsi="Symbol"/>
      </w:rPr>
    </w:lvl>
    <w:lvl w:ilvl="1" w:tplc="0414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hint="default" w:ascii="Courier New" w:hAnsi="Courier New"/>
      </w:rPr>
    </w:lvl>
    <w:lvl w:ilvl="2" w:tplc="0414000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hint="default" w:ascii="Symbol" w:hAnsi="Symbol"/>
      </w:rPr>
    </w:lvl>
    <w:lvl w:ilvl="3" w:tplc="0414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hint="default" w:ascii="Symbol" w:hAnsi="Symbol"/>
      </w:rPr>
    </w:lvl>
    <w:lvl w:ilvl="4" w:tplc="0414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hint="default" w:ascii="Courier New" w:hAnsi="Courier New"/>
      </w:rPr>
    </w:lvl>
    <w:lvl w:ilvl="5" w:tplc="0414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hint="default" w:ascii="Wingdings" w:hAnsi="Wingdings"/>
      </w:rPr>
    </w:lvl>
    <w:lvl w:ilvl="6" w:tplc="0414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hint="default" w:ascii="Symbol" w:hAnsi="Symbol"/>
      </w:rPr>
    </w:lvl>
    <w:lvl w:ilvl="7" w:tplc="0414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hint="default" w:ascii="Courier New" w:hAnsi="Courier New"/>
      </w:rPr>
    </w:lvl>
    <w:lvl w:ilvl="8" w:tplc="0414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hint="default" w:ascii="Wingdings" w:hAnsi="Wingdings"/>
      </w:rPr>
    </w:lvl>
  </w:abstractNum>
  <w:abstractNum w:abstractNumId="14" w15:restartNumberingAfterBreak="0">
    <w:nsid w:val="5E803665"/>
    <w:multiLevelType w:val="hybridMultilevel"/>
    <w:tmpl w:val="F9AE1E74"/>
    <w:lvl w:ilvl="0" w:tplc="CDD0555E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5A888206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B4129B7E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A194297A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B7DAB77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B1E088AE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F0DCB2B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70004904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A802007E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5" w15:restartNumberingAfterBreak="0">
    <w:nsid w:val="608E0320"/>
    <w:multiLevelType w:val="multilevel"/>
    <w:tmpl w:val="4280A5FE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hint="default" w:ascii="Courier New" w:hAnsi="Courier New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hint="default" w:ascii="Courier New" w:hAnsi="Courier New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hint="default" w:ascii="Courier New" w:hAnsi="Courier New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hint="default" w:ascii="Courier New" w:hAnsi="Courier New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hint="default" w:ascii="Courier New" w:hAnsi="Courier New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hint="default" w:ascii="Courier New" w:hAnsi="Courier New"/>
        <w:sz w:val="20"/>
      </w:rPr>
    </w:lvl>
  </w:abstractNum>
  <w:abstractNum w:abstractNumId="16" w15:restartNumberingAfterBreak="0">
    <w:nsid w:val="62C037AF"/>
    <w:multiLevelType w:val="multilevel"/>
    <w:tmpl w:val="DB1A1636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hint="default" w:ascii="Courier New" w:hAnsi="Courier New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hint="default" w:ascii="Courier New" w:hAnsi="Courier New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hint="default" w:ascii="Courier New" w:hAnsi="Courier New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hint="default" w:ascii="Courier New" w:hAnsi="Courier New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hint="default" w:ascii="Courier New" w:hAnsi="Courier New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hint="default" w:ascii="Courier New" w:hAnsi="Courier New"/>
        <w:sz w:val="20"/>
      </w:rPr>
    </w:lvl>
  </w:abstractNum>
  <w:abstractNum w:abstractNumId="17" w15:restartNumberingAfterBreak="0">
    <w:nsid w:val="6305015A"/>
    <w:multiLevelType w:val="hybridMultilevel"/>
    <w:tmpl w:val="F542AE26"/>
    <w:lvl w:ilvl="0" w:tplc="0414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9BE6E7D"/>
    <w:multiLevelType w:val="hybridMultilevel"/>
    <w:tmpl w:val="AE7E9E36"/>
    <w:lvl w:ilvl="0" w:tplc="0414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140005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9" w15:restartNumberingAfterBreak="0">
    <w:nsid w:val="6BF7C305"/>
    <w:multiLevelType w:val="hybridMultilevel"/>
    <w:tmpl w:val="ED28D66C"/>
    <w:lvl w:ilvl="0" w:tplc="9B5218B2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A3B86DEC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8E8286F8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410A79F4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E8140CBE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43D46E9E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F06BD8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690C8242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97A28DB2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0" w15:restartNumberingAfterBreak="0">
    <w:nsid w:val="6CE857A4"/>
    <w:multiLevelType w:val="hybridMultilevel"/>
    <w:tmpl w:val="9550B488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7FA7326"/>
    <w:multiLevelType w:val="hybridMultilevel"/>
    <w:tmpl w:val="4594C930"/>
    <w:lvl w:ilvl="0" w:tplc="04140001">
      <w:start w:val="1"/>
      <w:numFmt w:val="bullet"/>
      <w:lvlText w:val=""/>
      <w:lvlJc w:val="left"/>
      <w:pPr>
        <w:ind w:left="1440" w:hanging="360"/>
      </w:pPr>
      <w:rPr>
        <w:rFonts w:hint="default" w:ascii="Symbol" w:hAnsi="Symbol"/>
      </w:rPr>
    </w:lvl>
    <w:lvl w:ilvl="1" w:tplc="FFFFFFFF" w:tentative="1">
      <w:start w:val="1"/>
      <w:numFmt w:val="bullet"/>
      <w:lvlText w:val="o"/>
      <w:lvlJc w:val="left"/>
      <w:pPr>
        <w:ind w:left="1800" w:hanging="360"/>
      </w:pPr>
      <w:rPr>
        <w:rFonts w:hint="default" w:ascii="Courier New" w:hAnsi="Courier New" w:cs="Courier New"/>
      </w:rPr>
    </w:lvl>
    <w:lvl w:ilvl="2" w:tplc="FFFFFFFF" w:tentative="1">
      <w:start w:val="1"/>
      <w:numFmt w:val="bullet"/>
      <w:lvlText w:val=""/>
      <w:lvlJc w:val="left"/>
      <w:pPr>
        <w:ind w:left="2520" w:hanging="360"/>
      </w:pPr>
      <w:rPr>
        <w:rFonts w:hint="default" w:ascii="Wingdings" w:hAnsi="Wingdings"/>
      </w:rPr>
    </w:lvl>
    <w:lvl w:ilvl="3" w:tplc="FFFFFFFF" w:tentative="1">
      <w:start w:val="1"/>
      <w:numFmt w:val="bullet"/>
      <w:lvlText w:val=""/>
      <w:lvlJc w:val="left"/>
      <w:pPr>
        <w:ind w:left="3240" w:hanging="360"/>
      </w:pPr>
      <w:rPr>
        <w:rFonts w:hint="default" w:ascii="Symbol" w:hAnsi="Symbol"/>
      </w:rPr>
    </w:lvl>
    <w:lvl w:ilvl="4" w:tplc="FFFFFFFF" w:tentative="1">
      <w:start w:val="1"/>
      <w:numFmt w:val="bullet"/>
      <w:lvlText w:val="o"/>
      <w:lvlJc w:val="left"/>
      <w:pPr>
        <w:ind w:left="3960" w:hanging="360"/>
      </w:pPr>
      <w:rPr>
        <w:rFonts w:hint="default" w:ascii="Courier New" w:hAnsi="Courier New" w:cs="Courier New"/>
      </w:rPr>
    </w:lvl>
    <w:lvl w:ilvl="5" w:tplc="FFFFFFFF" w:tentative="1">
      <w:start w:val="1"/>
      <w:numFmt w:val="bullet"/>
      <w:lvlText w:val=""/>
      <w:lvlJc w:val="left"/>
      <w:pPr>
        <w:ind w:left="4680" w:hanging="360"/>
      </w:pPr>
      <w:rPr>
        <w:rFonts w:hint="default" w:ascii="Wingdings" w:hAnsi="Wingdings"/>
      </w:rPr>
    </w:lvl>
    <w:lvl w:ilvl="6" w:tplc="FFFFFFFF" w:tentative="1">
      <w:start w:val="1"/>
      <w:numFmt w:val="bullet"/>
      <w:lvlText w:val=""/>
      <w:lvlJc w:val="left"/>
      <w:pPr>
        <w:ind w:left="5400" w:hanging="360"/>
      </w:pPr>
      <w:rPr>
        <w:rFonts w:hint="default" w:ascii="Symbol" w:hAnsi="Symbol"/>
      </w:rPr>
    </w:lvl>
    <w:lvl w:ilvl="7" w:tplc="FFFFFFFF" w:tentative="1">
      <w:start w:val="1"/>
      <w:numFmt w:val="bullet"/>
      <w:lvlText w:val="o"/>
      <w:lvlJc w:val="left"/>
      <w:pPr>
        <w:ind w:left="6120" w:hanging="360"/>
      </w:pPr>
      <w:rPr>
        <w:rFonts w:hint="default" w:ascii="Courier New" w:hAnsi="Courier New" w:cs="Courier New"/>
      </w:rPr>
    </w:lvl>
    <w:lvl w:ilvl="8" w:tplc="FFFFFFFF" w:tentative="1">
      <w:start w:val="1"/>
      <w:numFmt w:val="bullet"/>
      <w:lvlText w:val=""/>
      <w:lvlJc w:val="left"/>
      <w:pPr>
        <w:ind w:left="6840" w:hanging="360"/>
      </w:pPr>
      <w:rPr>
        <w:rFonts w:hint="default" w:ascii="Wingdings" w:hAnsi="Wingdings"/>
      </w:rPr>
    </w:lvl>
  </w:abstractNum>
  <w:abstractNum w:abstractNumId="22" w15:restartNumberingAfterBreak="0">
    <w:nsid w:val="79CA157B"/>
    <w:multiLevelType w:val="multilevel"/>
    <w:tmpl w:val="656436B8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hint="default" w:ascii="Courier New" w:hAnsi="Courier New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hint="default" w:ascii="Courier New" w:hAnsi="Courier New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hint="default" w:ascii="Courier New" w:hAnsi="Courier New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hint="default" w:ascii="Courier New" w:hAnsi="Courier New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hint="default" w:ascii="Courier New" w:hAnsi="Courier New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hint="default" w:ascii="Courier New" w:hAnsi="Courier New"/>
        <w:sz w:val="20"/>
      </w:rPr>
    </w:lvl>
  </w:abstractNum>
  <w:num w:numId="1" w16cid:durableId="1408961985">
    <w:abstractNumId w:val="12"/>
  </w:num>
  <w:num w:numId="2" w16cid:durableId="409162156">
    <w:abstractNumId w:val="4"/>
  </w:num>
  <w:num w:numId="3" w16cid:durableId="1889301036">
    <w:abstractNumId w:val="13"/>
  </w:num>
  <w:num w:numId="4" w16cid:durableId="835344702">
    <w:abstractNumId w:val="2"/>
  </w:num>
  <w:num w:numId="5" w16cid:durableId="513767607">
    <w:abstractNumId w:val="5"/>
  </w:num>
  <w:num w:numId="6" w16cid:durableId="1039549924">
    <w:abstractNumId w:val="19"/>
  </w:num>
  <w:num w:numId="7" w16cid:durableId="9335830">
    <w:abstractNumId w:val="14"/>
  </w:num>
  <w:num w:numId="8" w16cid:durableId="1522011258">
    <w:abstractNumId w:val="9"/>
  </w:num>
  <w:num w:numId="9" w16cid:durableId="16471181">
    <w:abstractNumId w:val="17"/>
  </w:num>
  <w:num w:numId="10" w16cid:durableId="2013138900">
    <w:abstractNumId w:val="18"/>
  </w:num>
  <w:num w:numId="11" w16cid:durableId="1022783971">
    <w:abstractNumId w:val="15"/>
  </w:num>
  <w:num w:numId="12" w16cid:durableId="934902307">
    <w:abstractNumId w:val="16"/>
  </w:num>
  <w:num w:numId="13" w16cid:durableId="632754743">
    <w:abstractNumId w:val="3"/>
  </w:num>
  <w:num w:numId="14" w16cid:durableId="1449592085">
    <w:abstractNumId w:val="22"/>
  </w:num>
  <w:num w:numId="15" w16cid:durableId="1765227468">
    <w:abstractNumId w:val="8"/>
  </w:num>
  <w:num w:numId="16" w16cid:durableId="93483326">
    <w:abstractNumId w:val="6"/>
  </w:num>
  <w:num w:numId="17" w16cid:durableId="687289652">
    <w:abstractNumId w:val="20"/>
  </w:num>
  <w:num w:numId="18" w16cid:durableId="2031713917">
    <w:abstractNumId w:val="11"/>
  </w:num>
  <w:num w:numId="19" w16cid:durableId="1294865127">
    <w:abstractNumId w:val="0"/>
  </w:num>
  <w:num w:numId="20" w16cid:durableId="720251493">
    <w:abstractNumId w:val="10"/>
  </w:num>
  <w:num w:numId="21" w16cid:durableId="679889280">
    <w:abstractNumId w:val="1"/>
  </w:num>
  <w:num w:numId="22" w16cid:durableId="1902473852">
    <w:abstractNumId w:val="7"/>
  </w:num>
  <w:num w:numId="23" w16cid:durableId="1459566722">
    <w:abstractNumId w:val="21"/>
  </w:num>
</w:numbering>
</file>

<file path=word/people.xml><?xml version="1.0" encoding="utf-8"?>
<w15:people xmlns:mc="http://schemas.openxmlformats.org/markup-compatibility/2006" xmlns:w15="http://schemas.microsoft.com/office/word/2012/wordml" mc:Ignorable="w15"/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 wp14">
  <w:zoom w:percent="100"/>
  <w:embedTrueTypeFonts/>
  <w:proofState w:spelling="clean" w:grammar="dirty"/>
  <w:attachedTemplate r:id="rId1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trackRevisions w:val="false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0"/>
  </w:compat>
  <w:rsids>
    <w:rsidRoot w:val="00C403E6"/>
    <w:rsid w:val="0000148A"/>
    <w:rsid w:val="000027E6"/>
    <w:rsid w:val="00002912"/>
    <w:rsid w:val="00004750"/>
    <w:rsid w:val="00005AA7"/>
    <w:rsid w:val="0000621D"/>
    <w:rsid w:val="00006820"/>
    <w:rsid w:val="00007147"/>
    <w:rsid w:val="00007157"/>
    <w:rsid w:val="00007B2B"/>
    <w:rsid w:val="0001115A"/>
    <w:rsid w:val="0001131F"/>
    <w:rsid w:val="000119BE"/>
    <w:rsid w:val="00012692"/>
    <w:rsid w:val="000139CF"/>
    <w:rsid w:val="00013A22"/>
    <w:rsid w:val="000148E1"/>
    <w:rsid w:val="000155B6"/>
    <w:rsid w:val="00016466"/>
    <w:rsid w:val="00016499"/>
    <w:rsid w:val="000167D9"/>
    <w:rsid w:val="00016AC7"/>
    <w:rsid w:val="000176DB"/>
    <w:rsid w:val="000200F7"/>
    <w:rsid w:val="0002072D"/>
    <w:rsid w:val="000209EA"/>
    <w:rsid w:val="00020A35"/>
    <w:rsid w:val="00020CFA"/>
    <w:rsid w:val="000210D4"/>
    <w:rsid w:val="00021CE2"/>
    <w:rsid w:val="00022018"/>
    <w:rsid w:val="0002249E"/>
    <w:rsid w:val="0002324B"/>
    <w:rsid w:val="000248BD"/>
    <w:rsid w:val="0002548B"/>
    <w:rsid w:val="000267E5"/>
    <w:rsid w:val="000271DE"/>
    <w:rsid w:val="00027841"/>
    <w:rsid w:val="00027906"/>
    <w:rsid w:val="00027CE2"/>
    <w:rsid w:val="00030ADB"/>
    <w:rsid w:val="00030D57"/>
    <w:rsid w:val="00031CEB"/>
    <w:rsid w:val="000321EA"/>
    <w:rsid w:val="00033300"/>
    <w:rsid w:val="000350BA"/>
    <w:rsid w:val="000356A8"/>
    <w:rsid w:val="00035F76"/>
    <w:rsid w:val="0003634C"/>
    <w:rsid w:val="000363A0"/>
    <w:rsid w:val="00036F5F"/>
    <w:rsid w:val="00037002"/>
    <w:rsid w:val="00040C21"/>
    <w:rsid w:val="000412B8"/>
    <w:rsid w:val="00041C6A"/>
    <w:rsid w:val="00042142"/>
    <w:rsid w:val="00042420"/>
    <w:rsid w:val="00042655"/>
    <w:rsid w:val="000428B3"/>
    <w:rsid w:val="00042C8E"/>
    <w:rsid w:val="00042C9C"/>
    <w:rsid w:val="00042EDE"/>
    <w:rsid w:val="00043358"/>
    <w:rsid w:val="00043626"/>
    <w:rsid w:val="000441B0"/>
    <w:rsid w:val="0004439B"/>
    <w:rsid w:val="00044823"/>
    <w:rsid w:val="00044AF5"/>
    <w:rsid w:val="00046524"/>
    <w:rsid w:val="00046999"/>
    <w:rsid w:val="00046E32"/>
    <w:rsid w:val="00047225"/>
    <w:rsid w:val="00047FED"/>
    <w:rsid w:val="00050618"/>
    <w:rsid w:val="0005250F"/>
    <w:rsid w:val="00053C18"/>
    <w:rsid w:val="00054088"/>
    <w:rsid w:val="0005427C"/>
    <w:rsid w:val="000573E1"/>
    <w:rsid w:val="0005754C"/>
    <w:rsid w:val="00060028"/>
    <w:rsid w:val="00060235"/>
    <w:rsid w:val="0006089D"/>
    <w:rsid w:val="00060AA8"/>
    <w:rsid w:val="0006159E"/>
    <w:rsid w:val="0006258F"/>
    <w:rsid w:val="00063090"/>
    <w:rsid w:val="0006317C"/>
    <w:rsid w:val="00063909"/>
    <w:rsid w:val="0006448C"/>
    <w:rsid w:val="000646B9"/>
    <w:rsid w:val="000651ED"/>
    <w:rsid w:val="0006521B"/>
    <w:rsid w:val="00065568"/>
    <w:rsid w:val="0006599F"/>
    <w:rsid w:val="00066D96"/>
    <w:rsid w:val="00067936"/>
    <w:rsid w:val="00067F5D"/>
    <w:rsid w:val="000706CE"/>
    <w:rsid w:val="00070B40"/>
    <w:rsid w:val="0007137A"/>
    <w:rsid w:val="00071408"/>
    <w:rsid w:val="00071481"/>
    <w:rsid w:val="00071709"/>
    <w:rsid w:val="00071851"/>
    <w:rsid w:val="0007368D"/>
    <w:rsid w:val="00074866"/>
    <w:rsid w:val="00074D1D"/>
    <w:rsid w:val="000756A0"/>
    <w:rsid w:val="00075D90"/>
    <w:rsid w:val="00077A99"/>
    <w:rsid w:val="00080021"/>
    <w:rsid w:val="000807F2"/>
    <w:rsid w:val="00080DEB"/>
    <w:rsid w:val="00081257"/>
    <w:rsid w:val="000820E4"/>
    <w:rsid w:val="0008240F"/>
    <w:rsid w:val="00082697"/>
    <w:rsid w:val="0008272D"/>
    <w:rsid w:val="00083B7A"/>
    <w:rsid w:val="00084959"/>
    <w:rsid w:val="000849DD"/>
    <w:rsid w:val="00084DCF"/>
    <w:rsid w:val="00084F28"/>
    <w:rsid w:val="00084FD7"/>
    <w:rsid w:val="000855BA"/>
    <w:rsid w:val="00085603"/>
    <w:rsid w:val="00085C88"/>
    <w:rsid w:val="000865FE"/>
    <w:rsid w:val="00086C05"/>
    <w:rsid w:val="000876E0"/>
    <w:rsid w:val="00087859"/>
    <w:rsid w:val="00087AB0"/>
    <w:rsid w:val="000914D0"/>
    <w:rsid w:val="000915DF"/>
    <w:rsid w:val="00091A8E"/>
    <w:rsid w:val="00091CC2"/>
    <w:rsid w:val="00094F3A"/>
    <w:rsid w:val="00095191"/>
    <w:rsid w:val="00095CF0"/>
    <w:rsid w:val="00095EC1"/>
    <w:rsid w:val="00095FD5"/>
    <w:rsid w:val="00096B78"/>
    <w:rsid w:val="00097877"/>
    <w:rsid w:val="00097A6D"/>
    <w:rsid w:val="00097C4A"/>
    <w:rsid w:val="000A0AB2"/>
    <w:rsid w:val="000A0AC8"/>
    <w:rsid w:val="000A1104"/>
    <w:rsid w:val="000A15FC"/>
    <w:rsid w:val="000A268A"/>
    <w:rsid w:val="000A3A66"/>
    <w:rsid w:val="000A3EEF"/>
    <w:rsid w:val="000A47B8"/>
    <w:rsid w:val="000A491C"/>
    <w:rsid w:val="000A4CE1"/>
    <w:rsid w:val="000A6260"/>
    <w:rsid w:val="000A66CC"/>
    <w:rsid w:val="000A7928"/>
    <w:rsid w:val="000A7E3C"/>
    <w:rsid w:val="000B086A"/>
    <w:rsid w:val="000B13D1"/>
    <w:rsid w:val="000B1EAB"/>
    <w:rsid w:val="000B305C"/>
    <w:rsid w:val="000B37E1"/>
    <w:rsid w:val="000B4B8C"/>
    <w:rsid w:val="000B534E"/>
    <w:rsid w:val="000B56E4"/>
    <w:rsid w:val="000B6CB0"/>
    <w:rsid w:val="000B7F01"/>
    <w:rsid w:val="000B7FDC"/>
    <w:rsid w:val="000C0225"/>
    <w:rsid w:val="000C0579"/>
    <w:rsid w:val="000C07FA"/>
    <w:rsid w:val="000C1089"/>
    <w:rsid w:val="000C2305"/>
    <w:rsid w:val="000C2546"/>
    <w:rsid w:val="000C351C"/>
    <w:rsid w:val="000C39E4"/>
    <w:rsid w:val="000C4657"/>
    <w:rsid w:val="000C4F12"/>
    <w:rsid w:val="000C506E"/>
    <w:rsid w:val="000C5633"/>
    <w:rsid w:val="000C5BCD"/>
    <w:rsid w:val="000C5D96"/>
    <w:rsid w:val="000C72CA"/>
    <w:rsid w:val="000C7471"/>
    <w:rsid w:val="000D019E"/>
    <w:rsid w:val="000D0F79"/>
    <w:rsid w:val="000D1C12"/>
    <w:rsid w:val="000D1CAB"/>
    <w:rsid w:val="000D27D0"/>
    <w:rsid w:val="000D3DC9"/>
    <w:rsid w:val="000D4D5A"/>
    <w:rsid w:val="000D5B6B"/>
    <w:rsid w:val="000D607B"/>
    <w:rsid w:val="000D61D0"/>
    <w:rsid w:val="000D6B22"/>
    <w:rsid w:val="000D70DD"/>
    <w:rsid w:val="000D7208"/>
    <w:rsid w:val="000D783F"/>
    <w:rsid w:val="000E0505"/>
    <w:rsid w:val="000E0F17"/>
    <w:rsid w:val="000E116D"/>
    <w:rsid w:val="000E1211"/>
    <w:rsid w:val="000E16E0"/>
    <w:rsid w:val="000E1E54"/>
    <w:rsid w:val="000E2180"/>
    <w:rsid w:val="000E3F02"/>
    <w:rsid w:val="000E4301"/>
    <w:rsid w:val="000E454F"/>
    <w:rsid w:val="000E457F"/>
    <w:rsid w:val="000E46E1"/>
    <w:rsid w:val="000E5456"/>
    <w:rsid w:val="000E56B6"/>
    <w:rsid w:val="000E5C62"/>
    <w:rsid w:val="000E6B28"/>
    <w:rsid w:val="000E716B"/>
    <w:rsid w:val="000F0B4D"/>
    <w:rsid w:val="000F165C"/>
    <w:rsid w:val="000F18AF"/>
    <w:rsid w:val="000F18BA"/>
    <w:rsid w:val="000F2BE7"/>
    <w:rsid w:val="000F4222"/>
    <w:rsid w:val="000F4409"/>
    <w:rsid w:val="000F5E1A"/>
    <w:rsid w:val="000F7037"/>
    <w:rsid w:val="000F7D6E"/>
    <w:rsid w:val="00100ACB"/>
    <w:rsid w:val="00101907"/>
    <w:rsid w:val="00102DED"/>
    <w:rsid w:val="0010342D"/>
    <w:rsid w:val="00103575"/>
    <w:rsid w:val="0010373C"/>
    <w:rsid w:val="001055F0"/>
    <w:rsid w:val="0010574F"/>
    <w:rsid w:val="00105F3B"/>
    <w:rsid w:val="001074D0"/>
    <w:rsid w:val="00107DF5"/>
    <w:rsid w:val="0011007B"/>
    <w:rsid w:val="00110469"/>
    <w:rsid w:val="00110C1A"/>
    <w:rsid w:val="00110C21"/>
    <w:rsid w:val="001111D0"/>
    <w:rsid w:val="001114C3"/>
    <w:rsid w:val="001124D5"/>
    <w:rsid w:val="001132C3"/>
    <w:rsid w:val="00113CCB"/>
    <w:rsid w:val="00113EF9"/>
    <w:rsid w:val="00114181"/>
    <w:rsid w:val="0011452B"/>
    <w:rsid w:val="00114566"/>
    <w:rsid w:val="00114688"/>
    <w:rsid w:val="00114A38"/>
    <w:rsid w:val="00114A3F"/>
    <w:rsid w:val="0011672B"/>
    <w:rsid w:val="0011737F"/>
    <w:rsid w:val="00117885"/>
    <w:rsid w:val="00117EC1"/>
    <w:rsid w:val="00120C0B"/>
    <w:rsid w:val="00120E8A"/>
    <w:rsid w:val="001212B9"/>
    <w:rsid w:val="00122410"/>
    <w:rsid w:val="0012241C"/>
    <w:rsid w:val="00122A81"/>
    <w:rsid w:val="00122DFD"/>
    <w:rsid w:val="0012404C"/>
    <w:rsid w:val="001245A6"/>
    <w:rsid w:val="00124BA1"/>
    <w:rsid w:val="00124DAD"/>
    <w:rsid w:val="001250D9"/>
    <w:rsid w:val="00125E61"/>
    <w:rsid w:val="001265E1"/>
    <w:rsid w:val="00127BD6"/>
    <w:rsid w:val="00130A1E"/>
    <w:rsid w:val="00130ADC"/>
    <w:rsid w:val="00130EF7"/>
    <w:rsid w:val="00131671"/>
    <w:rsid w:val="00131695"/>
    <w:rsid w:val="00131942"/>
    <w:rsid w:val="00131A5C"/>
    <w:rsid w:val="00133BB5"/>
    <w:rsid w:val="001342D4"/>
    <w:rsid w:val="00134713"/>
    <w:rsid w:val="0013475A"/>
    <w:rsid w:val="00134E39"/>
    <w:rsid w:val="00135599"/>
    <w:rsid w:val="00135B34"/>
    <w:rsid w:val="00136004"/>
    <w:rsid w:val="001363AF"/>
    <w:rsid w:val="00136FAB"/>
    <w:rsid w:val="00137267"/>
    <w:rsid w:val="001403F8"/>
    <w:rsid w:val="0014136A"/>
    <w:rsid w:val="00141637"/>
    <w:rsid w:val="0014177F"/>
    <w:rsid w:val="00141AAE"/>
    <w:rsid w:val="00142079"/>
    <w:rsid w:val="001420AE"/>
    <w:rsid w:val="001422F7"/>
    <w:rsid w:val="00142662"/>
    <w:rsid w:val="00142C54"/>
    <w:rsid w:val="0014306F"/>
    <w:rsid w:val="00143BE9"/>
    <w:rsid w:val="00143F4E"/>
    <w:rsid w:val="00145289"/>
    <w:rsid w:val="00145C1F"/>
    <w:rsid w:val="00146159"/>
    <w:rsid w:val="00146946"/>
    <w:rsid w:val="00147D47"/>
    <w:rsid w:val="00150084"/>
    <w:rsid w:val="00150842"/>
    <w:rsid w:val="00150D08"/>
    <w:rsid w:val="00151438"/>
    <w:rsid w:val="0015164C"/>
    <w:rsid w:val="00151D27"/>
    <w:rsid w:val="00151DDF"/>
    <w:rsid w:val="00151EC6"/>
    <w:rsid w:val="00154291"/>
    <w:rsid w:val="00154E3B"/>
    <w:rsid w:val="00156435"/>
    <w:rsid w:val="00156742"/>
    <w:rsid w:val="0015720A"/>
    <w:rsid w:val="00157DFA"/>
    <w:rsid w:val="00157EE1"/>
    <w:rsid w:val="00160B53"/>
    <w:rsid w:val="00160D79"/>
    <w:rsid w:val="00161901"/>
    <w:rsid w:val="00161C2A"/>
    <w:rsid w:val="00163A45"/>
    <w:rsid w:val="0016437F"/>
    <w:rsid w:val="00164435"/>
    <w:rsid w:val="001649E9"/>
    <w:rsid w:val="00165B93"/>
    <w:rsid w:val="00165DA4"/>
    <w:rsid w:val="0016609D"/>
    <w:rsid w:val="00166417"/>
    <w:rsid w:val="00166544"/>
    <w:rsid w:val="001667BA"/>
    <w:rsid w:val="00166A6D"/>
    <w:rsid w:val="00166FA3"/>
    <w:rsid w:val="00167499"/>
    <w:rsid w:val="00167A54"/>
    <w:rsid w:val="00167BE6"/>
    <w:rsid w:val="00167E35"/>
    <w:rsid w:val="00167F84"/>
    <w:rsid w:val="00170492"/>
    <w:rsid w:val="001706D1"/>
    <w:rsid w:val="00171588"/>
    <w:rsid w:val="00171647"/>
    <w:rsid w:val="001721AE"/>
    <w:rsid w:val="00173E4C"/>
    <w:rsid w:val="0017458C"/>
    <w:rsid w:val="00174D13"/>
    <w:rsid w:val="0017554D"/>
    <w:rsid w:val="00175AE3"/>
    <w:rsid w:val="00176070"/>
    <w:rsid w:val="00176761"/>
    <w:rsid w:val="001774DB"/>
    <w:rsid w:val="00177880"/>
    <w:rsid w:val="00177BE4"/>
    <w:rsid w:val="00180E88"/>
    <w:rsid w:val="00181A55"/>
    <w:rsid w:val="00181D2C"/>
    <w:rsid w:val="00181E73"/>
    <w:rsid w:val="00181F4E"/>
    <w:rsid w:val="00183118"/>
    <w:rsid w:val="00185855"/>
    <w:rsid w:val="001858C3"/>
    <w:rsid w:val="00186573"/>
    <w:rsid w:val="001868AE"/>
    <w:rsid w:val="001877A1"/>
    <w:rsid w:val="00187B10"/>
    <w:rsid w:val="00190260"/>
    <w:rsid w:val="00190358"/>
    <w:rsid w:val="0019071B"/>
    <w:rsid w:val="00190A22"/>
    <w:rsid w:val="001919BE"/>
    <w:rsid w:val="00191A15"/>
    <w:rsid w:val="00192520"/>
    <w:rsid w:val="00193A25"/>
    <w:rsid w:val="00193E00"/>
    <w:rsid w:val="00193E4A"/>
    <w:rsid w:val="00194226"/>
    <w:rsid w:val="001943DC"/>
    <w:rsid w:val="0019455F"/>
    <w:rsid w:val="00194E54"/>
    <w:rsid w:val="0019509B"/>
    <w:rsid w:val="001951A8"/>
    <w:rsid w:val="001970B4"/>
    <w:rsid w:val="0019732F"/>
    <w:rsid w:val="00197D3C"/>
    <w:rsid w:val="00197F95"/>
    <w:rsid w:val="001A0187"/>
    <w:rsid w:val="001A0212"/>
    <w:rsid w:val="001A0824"/>
    <w:rsid w:val="001A0E4B"/>
    <w:rsid w:val="001A13F7"/>
    <w:rsid w:val="001A4BC5"/>
    <w:rsid w:val="001A4FF7"/>
    <w:rsid w:val="001A5051"/>
    <w:rsid w:val="001A51DA"/>
    <w:rsid w:val="001A796E"/>
    <w:rsid w:val="001A7E5E"/>
    <w:rsid w:val="001B0520"/>
    <w:rsid w:val="001B10C1"/>
    <w:rsid w:val="001B16C0"/>
    <w:rsid w:val="001B1875"/>
    <w:rsid w:val="001B1AC4"/>
    <w:rsid w:val="001B3E07"/>
    <w:rsid w:val="001B4168"/>
    <w:rsid w:val="001B4469"/>
    <w:rsid w:val="001B5A3A"/>
    <w:rsid w:val="001B6750"/>
    <w:rsid w:val="001B6D2E"/>
    <w:rsid w:val="001B6D8B"/>
    <w:rsid w:val="001B7F48"/>
    <w:rsid w:val="001C0F21"/>
    <w:rsid w:val="001C0F7E"/>
    <w:rsid w:val="001C138C"/>
    <w:rsid w:val="001C1518"/>
    <w:rsid w:val="001C1DF3"/>
    <w:rsid w:val="001C1FEF"/>
    <w:rsid w:val="001C22E2"/>
    <w:rsid w:val="001C2558"/>
    <w:rsid w:val="001C31A5"/>
    <w:rsid w:val="001C3AF7"/>
    <w:rsid w:val="001C47A5"/>
    <w:rsid w:val="001C5945"/>
    <w:rsid w:val="001C6B1A"/>
    <w:rsid w:val="001C6DD1"/>
    <w:rsid w:val="001C71C9"/>
    <w:rsid w:val="001C72AE"/>
    <w:rsid w:val="001D0523"/>
    <w:rsid w:val="001D0A9F"/>
    <w:rsid w:val="001D0D1A"/>
    <w:rsid w:val="001D0D34"/>
    <w:rsid w:val="001D198A"/>
    <w:rsid w:val="001D1A5D"/>
    <w:rsid w:val="001D2893"/>
    <w:rsid w:val="001D37E5"/>
    <w:rsid w:val="001D3DCB"/>
    <w:rsid w:val="001D490D"/>
    <w:rsid w:val="001D4CB0"/>
    <w:rsid w:val="001D500B"/>
    <w:rsid w:val="001D507D"/>
    <w:rsid w:val="001D55D3"/>
    <w:rsid w:val="001D6B3F"/>
    <w:rsid w:val="001D70C8"/>
    <w:rsid w:val="001D77C0"/>
    <w:rsid w:val="001D7B8A"/>
    <w:rsid w:val="001E07CD"/>
    <w:rsid w:val="001E0C9F"/>
    <w:rsid w:val="001E180A"/>
    <w:rsid w:val="001E1D50"/>
    <w:rsid w:val="001E1F05"/>
    <w:rsid w:val="001E3506"/>
    <w:rsid w:val="001E3577"/>
    <w:rsid w:val="001E4CAC"/>
    <w:rsid w:val="001E5E0A"/>
    <w:rsid w:val="001E62FE"/>
    <w:rsid w:val="001E6DC9"/>
    <w:rsid w:val="001E6FC3"/>
    <w:rsid w:val="001E736E"/>
    <w:rsid w:val="001E7CE3"/>
    <w:rsid w:val="001F089C"/>
    <w:rsid w:val="001F0AE3"/>
    <w:rsid w:val="001F0ECB"/>
    <w:rsid w:val="001F112F"/>
    <w:rsid w:val="001F16F2"/>
    <w:rsid w:val="001F1776"/>
    <w:rsid w:val="001F1E13"/>
    <w:rsid w:val="001F2A18"/>
    <w:rsid w:val="001F4207"/>
    <w:rsid w:val="001F42A1"/>
    <w:rsid w:val="001F47F4"/>
    <w:rsid w:val="001F4968"/>
    <w:rsid w:val="001F4CDB"/>
    <w:rsid w:val="001F5CDD"/>
    <w:rsid w:val="001F5EB1"/>
    <w:rsid w:val="001F6117"/>
    <w:rsid w:val="001F614F"/>
    <w:rsid w:val="001F619E"/>
    <w:rsid w:val="001F6ECC"/>
    <w:rsid w:val="001F7909"/>
    <w:rsid w:val="0020011E"/>
    <w:rsid w:val="00200EBE"/>
    <w:rsid w:val="002014CC"/>
    <w:rsid w:val="00201FA2"/>
    <w:rsid w:val="00201FED"/>
    <w:rsid w:val="002024C0"/>
    <w:rsid w:val="00202BDA"/>
    <w:rsid w:val="00202F3E"/>
    <w:rsid w:val="002038F5"/>
    <w:rsid w:val="00204867"/>
    <w:rsid w:val="00204A87"/>
    <w:rsid w:val="00204DB0"/>
    <w:rsid w:val="0020548C"/>
    <w:rsid w:val="0020571B"/>
    <w:rsid w:val="00205753"/>
    <w:rsid w:val="00210B1B"/>
    <w:rsid w:val="00211719"/>
    <w:rsid w:val="002128E9"/>
    <w:rsid w:val="00212D70"/>
    <w:rsid w:val="0021336C"/>
    <w:rsid w:val="00214152"/>
    <w:rsid w:val="00214A91"/>
    <w:rsid w:val="00214A96"/>
    <w:rsid w:val="0021551F"/>
    <w:rsid w:val="002155F2"/>
    <w:rsid w:val="0021584B"/>
    <w:rsid w:val="0021717D"/>
    <w:rsid w:val="00217B09"/>
    <w:rsid w:val="00220533"/>
    <w:rsid w:val="00220778"/>
    <w:rsid w:val="00220DAF"/>
    <w:rsid w:val="00221128"/>
    <w:rsid w:val="00221644"/>
    <w:rsid w:val="0022176C"/>
    <w:rsid w:val="00221DB2"/>
    <w:rsid w:val="002233CD"/>
    <w:rsid w:val="002236F5"/>
    <w:rsid w:val="00223CEA"/>
    <w:rsid w:val="0022423A"/>
    <w:rsid w:val="00224765"/>
    <w:rsid w:val="00224B9F"/>
    <w:rsid w:val="00224C5F"/>
    <w:rsid w:val="00224F82"/>
    <w:rsid w:val="002255EB"/>
    <w:rsid w:val="00225DE0"/>
    <w:rsid w:val="002266D4"/>
    <w:rsid w:val="00226D8D"/>
    <w:rsid w:val="0022715E"/>
    <w:rsid w:val="0022755D"/>
    <w:rsid w:val="00230499"/>
    <w:rsid w:val="0023084E"/>
    <w:rsid w:val="00231200"/>
    <w:rsid w:val="00231373"/>
    <w:rsid w:val="00231D91"/>
    <w:rsid w:val="00231F70"/>
    <w:rsid w:val="00233786"/>
    <w:rsid w:val="00233987"/>
    <w:rsid w:val="00234DA3"/>
    <w:rsid w:val="0023582B"/>
    <w:rsid w:val="00235997"/>
    <w:rsid w:val="00235B5D"/>
    <w:rsid w:val="0023657E"/>
    <w:rsid w:val="0023660C"/>
    <w:rsid w:val="0023686C"/>
    <w:rsid w:val="00236C63"/>
    <w:rsid w:val="00236D4C"/>
    <w:rsid w:val="002376D0"/>
    <w:rsid w:val="00237867"/>
    <w:rsid w:val="00240969"/>
    <w:rsid w:val="00240DD4"/>
    <w:rsid w:val="00241898"/>
    <w:rsid w:val="00244AE5"/>
    <w:rsid w:val="00244F85"/>
    <w:rsid w:val="0024507C"/>
    <w:rsid w:val="00245D13"/>
    <w:rsid w:val="002462E2"/>
    <w:rsid w:val="0024687C"/>
    <w:rsid w:val="002469D0"/>
    <w:rsid w:val="00246F79"/>
    <w:rsid w:val="00246F9D"/>
    <w:rsid w:val="0024776E"/>
    <w:rsid w:val="00247774"/>
    <w:rsid w:val="002519FB"/>
    <w:rsid w:val="00251A76"/>
    <w:rsid w:val="00252286"/>
    <w:rsid w:val="00252532"/>
    <w:rsid w:val="00252C65"/>
    <w:rsid w:val="002540D2"/>
    <w:rsid w:val="00255EC0"/>
    <w:rsid w:val="0025623F"/>
    <w:rsid w:val="00256355"/>
    <w:rsid w:val="002563ED"/>
    <w:rsid w:val="0025699D"/>
    <w:rsid w:val="002569F9"/>
    <w:rsid w:val="00256E85"/>
    <w:rsid w:val="00257432"/>
    <w:rsid w:val="002576CB"/>
    <w:rsid w:val="00260C50"/>
    <w:rsid w:val="0026122E"/>
    <w:rsid w:val="00261467"/>
    <w:rsid w:val="002627EE"/>
    <w:rsid w:val="0026309B"/>
    <w:rsid w:val="0026490C"/>
    <w:rsid w:val="00265235"/>
    <w:rsid w:val="00265B44"/>
    <w:rsid w:val="00266612"/>
    <w:rsid w:val="00266DEE"/>
    <w:rsid w:val="002670DD"/>
    <w:rsid w:val="00267230"/>
    <w:rsid w:val="002673E4"/>
    <w:rsid w:val="002673E8"/>
    <w:rsid w:val="002675A6"/>
    <w:rsid w:val="00270444"/>
    <w:rsid w:val="002731D2"/>
    <w:rsid w:val="0027375F"/>
    <w:rsid w:val="00273A92"/>
    <w:rsid w:val="00275004"/>
    <w:rsid w:val="002756A2"/>
    <w:rsid w:val="002756CF"/>
    <w:rsid w:val="00275C5C"/>
    <w:rsid w:val="00276A50"/>
    <w:rsid w:val="00276E0A"/>
    <w:rsid w:val="002776B1"/>
    <w:rsid w:val="00277CE9"/>
    <w:rsid w:val="002807B2"/>
    <w:rsid w:val="002809A6"/>
    <w:rsid w:val="00282EA6"/>
    <w:rsid w:val="00282F14"/>
    <w:rsid w:val="002830FD"/>
    <w:rsid w:val="0028314B"/>
    <w:rsid w:val="00283BFB"/>
    <w:rsid w:val="00284237"/>
    <w:rsid w:val="00284663"/>
    <w:rsid w:val="002848B2"/>
    <w:rsid w:val="00284B23"/>
    <w:rsid w:val="002854A8"/>
    <w:rsid w:val="00285C22"/>
    <w:rsid w:val="00285ED8"/>
    <w:rsid w:val="00286CC2"/>
    <w:rsid w:val="002872BF"/>
    <w:rsid w:val="00287567"/>
    <w:rsid w:val="002876AF"/>
    <w:rsid w:val="0028787E"/>
    <w:rsid w:val="00287E01"/>
    <w:rsid w:val="00287F10"/>
    <w:rsid w:val="00287FCD"/>
    <w:rsid w:val="002905B0"/>
    <w:rsid w:val="00290D72"/>
    <w:rsid w:val="00290E11"/>
    <w:rsid w:val="00290E32"/>
    <w:rsid w:val="00291E59"/>
    <w:rsid w:val="00291F00"/>
    <w:rsid w:val="002926AF"/>
    <w:rsid w:val="00292A11"/>
    <w:rsid w:val="00292C87"/>
    <w:rsid w:val="00292D4A"/>
    <w:rsid w:val="00293476"/>
    <w:rsid w:val="002935C8"/>
    <w:rsid w:val="0029387F"/>
    <w:rsid w:val="0029451E"/>
    <w:rsid w:val="00294B5A"/>
    <w:rsid w:val="00294B7D"/>
    <w:rsid w:val="00295332"/>
    <w:rsid w:val="002960B4"/>
    <w:rsid w:val="00296D1B"/>
    <w:rsid w:val="00297F59"/>
    <w:rsid w:val="002A0918"/>
    <w:rsid w:val="002A0BEF"/>
    <w:rsid w:val="002A1573"/>
    <w:rsid w:val="002A2774"/>
    <w:rsid w:val="002A27EA"/>
    <w:rsid w:val="002A2F10"/>
    <w:rsid w:val="002A335B"/>
    <w:rsid w:val="002A3E7A"/>
    <w:rsid w:val="002A422D"/>
    <w:rsid w:val="002A4955"/>
    <w:rsid w:val="002A540E"/>
    <w:rsid w:val="002A56AD"/>
    <w:rsid w:val="002A5DFF"/>
    <w:rsid w:val="002A601E"/>
    <w:rsid w:val="002A7BB8"/>
    <w:rsid w:val="002B10B8"/>
    <w:rsid w:val="002B1A69"/>
    <w:rsid w:val="002B22E4"/>
    <w:rsid w:val="002B323F"/>
    <w:rsid w:val="002B3661"/>
    <w:rsid w:val="002B412E"/>
    <w:rsid w:val="002B42E8"/>
    <w:rsid w:val="002B4761"/>
    <w:rsid w:val="002B60E7"/>
    <w:rsid w:val="002B69FA"/>
    <w:rsid w:val="002B6D0A"/>
    <w:rsid w:val="002B72E1"/>
    <w:rsid w:val="002B77F5"/>
    <w:rsid w:val="002C0142"/>
    <w:rsid w:val="002C0344"/>
    <w:rsid w:val="002C04BC"/>
    <w:rsid w:val="002C0BDE"/>
    <w:rsid w:val="002C16AD"/>
    <w:rsid w:val="002C1B3A"/>
    <w:rsid w:val="002C1C7A"/>
    <w:rsid w:val="002C2050"/>
    <w:rsid w:val="002C2139"/>
    <w:rsid w:val="002C2A5A"/>
    <w:rsid w:val="002C2EE6"/>
    <w:rsid w:val="002C340B"/>
    <w:rsid w:val="002C3BAA"/>
    <w:rsid w:val="002C4300"/>
    <w:rsid w:val="002C4836"/>
    <w:rsid w:val="002C5658"/>
    <w:rsid w:val="002C6071"/>
    <w:rsid w:val="002C6161"/>
    <w:rsid w:val="002C6DBE"/>
    <w:rsid w:val="002D12F4"/>
    <w:rsid w:val="002D4132"/>
    <w:rsid w:val="002D44A5"/>
    <w:rsid w:val="002D483E"/>
    <w:rsid w:val="002D54EA"/>
    <w:rsid w:val="002D5C19"/>
    <w:rsid w:val="002D6313"/>
    <w:rsid w:val="002D6A0C"/>
    <w:rsid w:val="002D6C55"/>
    <w:rsid w:val="002D7610"/>
    <w:rsid w:val="002E061F"/>
    <w:rsid w:val="002E0972"/>
    <w:rsid w:val="002E11EB"/>
    <w:rsid w:val="002E1424"/>
    <w:rsid w:val="002E1CC8"/>
    <w:rsid w:val="002E1F97"/>
    <w:rsid w:val="002E2059"/>
    <w:rsid w:val="002E23EF"/>
    <w:rsid w:val="002E2F44"/>
    <w:rsid w:val="002E31D5"/>
    <w:rsid w:val="002E465F"/>
    <w:rsid w:val="002E49A1"/>
    <w:rsid w:val="002E4EAD"/>
    <w:rsid w:val="002E5167"/>
    <w:rsid w:val="002E5277"/>
    <w:rsid w:val="002E56E2"/>
    <w:rsid w:val="002E66EF"/>
    <w:rsid w:val="002E6914"/>
    <w:rsid w:val="002E7362"/>
    <w:rsid w:val="002E7410"/>
    <w:rsid w:val="002E7551"/>
    <w:rsid w:val="002F0729"/>
    <w:rsid w:val="002F13AA"/>
    <w:rsid w:val="002F13FD"/>
    <w:rsid w:val="002F2A67"/>
    <w:rsid w:val="002F383A"/>
    <w:rsid w:val="002F3C25"/>
    <w:rsid w:val="002F4282"/>
    <w:rsid w:val="002F50BD"/>
    <w:rsid w:val="003004B4"/>
    <w:rsid w:val="0030053C"/>
    <w:rsid w:val="003005DB"/>
    <w:rsid w:val="00300698"/>
    <w:rsid w:val="00301816"/>
    <w:rsid w:val="0030267F"/>
    <w:rsid w:val="00302B66"/>
    <w:rsid w:val="003032A7"/>
    <w:rsid w:val="003051FC"/>
    <w:rsid w:val="003056C1"/>
    <w:rsid w:val="003063AD"/>
    <w:rsid w:val="003065DC"/>
    <w:rsid w:val="003079D7"/>
    <w:rsid w:val="00307C75"/>
    <w:rsid w:val="003100AB"/>
    <w:rsid w:val="0031079D"/>
    <w:rsid w:val="00310BF6"/>
    <w:rsid w:val="00311608"/>
    <w:rsid w:val="0031219F"/>
    <w:rsid w:val="0031220D"/>
    <w:rsid w:val="0031253A"/>
    <w:rsid w:val="00313329"/>
    <w:rsid w:val="003140C5"/>
    <w:rsid w:val="00314296"/>
    <w:rsid w:val="00314441"/>
    <w:rsid w:val="00314A57"/>
    <w:rsid w:val="003151B4"/>
    <w:rsid w:val="00315471"/>
    <w:rsid w:val="003159D3"/>
    <w:rsid w:val="00316D34"/>
    <w:rsid w:val="00316FC9"/>
    <w:rsid w:val="003177D4"/>
    <w:rsid w:val="003179C6"/>
    <w:rsid w:val="00320647"/>
    <w:rsid w:val="00320743"/>
    <w:rsid w:val="00320FCA"/>
    <w:rsid w:val="003211F9"/>
    <w:rsid w:val="00321BA1"/>
    <w:rsid w:val="00322815"/>
    <w:rsid w:val="00323202"/>
    <w:rsid w:val="00323264"/>
    <w:rsid w:val="0032331C"/>
    <w:rsid w:val="00323D5A"/>
    <w:rsid w:val="003243B8"/>
    <w:rsid w:val="003248B8"/>
    <w:rsid w:val="00324FD6"/>
    <w:rsid w:val="00325605"/>
    <w:rsid w:val="00325D57"/>
    <w:rsid w:val="0032641E"/>
    <w:rsid w:val="003270F7"/>
    <w:rsid w:val="003273DC"/>
    <w:rsid w:val="00327F25"/>
    <w:rsid w:val="00327F7E"/>
    <w:rsid w:val="00330030"/>
    <w:rsid w:val="003308B0"/>
    <w:rsid w:val="0033142F"/>
    <w:rsid w:val="0033159F"/>
    <w:rsid w:val="00331D7D"/>
    <w:rsid w:val="003345F7"/>
    <w:rsid w:val="00334707"/>
    <w:rsid w:val="003359E9"/>
    <w:rsid w:val="00336113"/>
    <w:rsid w:val="00336D2C"/>
    <w:rsid w:val="00336F1F"/>
    <w:rsid w:val="0033747F"/>
    <w:rsid w:val="00340474"/>
    <w:rsid w:val="00340852"/>
    <w:rsid w:val="00340CE8"/>
    <w:rsid w:val="00340D34"/>
    <w:rsid w:val="00341534"/>
    <w:rsid w:val="00341DEE"/>
    <w:rsid w:val="00342072"/>
    <w:rsid w:val="003420BB"/>
    <w:rsid w:val="00342E9C"/>
    <w:rsid w:val="00343328"/>
    <w:rsid w:val="00343613"/>
    <w:rsid w:val="003443D6"/>
    <w:rsid w:val="00344A54"/>
    <w:rsid w:val="00344D3E"/>
    <w:rsid w:val="00344DE7"/>
    <w:rsid w:val="00344FA0"/>
    <w:rsid w:val="00346C07"/>
    <w:rsid w:val="00346CA1"/>
    <w:rsid w:val="003470B9"/>
    <w:rsid w:val="003474D9"/>
    <w:rsid w:val="00347534"/>
    <w:rsid w:val="00347611"/>
    <w:rsid w:val="00347D56"/>
    <w:rsid w:val="0035042F"/>
    <w:rsid w:val="0035065B"/>
    <w:rsid w:val="00350B42"/>
    <w:rsid w:val="00350EF3"/>
    <w:rsid w:val="00351146"/>
    <w:rsid w:val="003514A7"/>
    <w:rsid w:val="00352813"/>
    <w:rsid w:val="00352F0C"/>
    <w:rsid w:val="00353143"/>
    <w:rsid w:val="003537E6"/>
    <w:rsid w:val="00353997"/>
    <w:rsid w:val="00354367"/>
    <w:rsid w:val="003543BB"/>
    <w:rsid w:val="003549F9"/>
    <w:rsid w:val="00355268"/>
    <w:rsid w:val="003553A8"/>
    <w:rsid w:val="003561CC"/>
    <w:rsid w:val="00356277"/>
    <w:rsid w:val="00357B61"/>
    <w:rsid w:val="00360098"/>
    <w:rsid w:val="003607B9"/>
    <w:rsid w:val="00360807"/>
    <w:rsid w:val="003608A0"/>
    <w:rsid w:val="00360D35"/>
    <w:rsid w:val="00360EBB"/>
    <w:rsid w:val="0036171E"/>
    <w:rsid w:val="00361B02"/>
    <w:rsid w:val="00361C81"/>
    <w:rsid w:val="00363714"/>
    <w:rsid w:val="00363A6B"/>
    <w:rsid w:val="00363B46"/>
    <w:rsid w:val="00363F41"/>
    <w:rsid w:val="0036404A"/>
    <w:rsid w:val="00364AD1"/>
    <w:rsid w:val="00364CED"/>
    <w:rsid w:val="00365D06"/>
    <w:rsid w:val="00367D1F"/>
    <w:rsid w:val="00370FD8"/>
    <w:rsid w:val="00371245"/>
    <w:rsid w:val="003714F0"/>
    <w:rsid w:val="00372F79"/>
    <w:rsid w:val="003738F5"/>
    <w:rsid w:val="00374C5E"/>
    <w:rsid w:val="003750DC"/>
    <w:rsid w:val="00375142"/>
    <w:rsid w:val="003754A7"/>
    <w:rsid w:val="003754D4"/>
    <w:rsid w:val="00375F20"/>
    <w:rsid w:val="0037630C"/>
    <w:rsid w:val="00377442"/>
    <w:rsid w:val="00377BAC"/>
    <w:rsid w:val="00377BB5"/>
    <w:rsid w:val="00380843"/>
    <w:rsid w:val="00381BCF"/>
    <w:rsid w:val="00382503"/>
    <w:rsid w:val="003825ED"/>
    <w:rsid w:val="003829E0"/>
    <w:rsid w:val="00382AFA"/>
    <w:rsid w:val="00382F6D"/>
    <w:rsid w:val="0038313A"/>
    <w:rsid w:val="00383ADA"/>
    <w:rsid w:val="00384243"/>
    <w:rsid w:val="0038424D"/>
    <w:rsid w:val="00384592"/>
    <w:rsid w:val="003847ED"/>
    <w:rsid w:val="00384C36"/>
    <w:rsid w:val="003855EF"/>
    <w:rsid w:val="00386369"/>
    <w:rsid w:val="00386F9A"/>
    <w:rsid w:val="00387499"/>
    <w:rsid w:val="00390995"/>
    <w:rsid w:val="00391B26"/>
    <w:rsid w:val="00391D20"/>
    <w:rsid w:val="00391EFF"/>
    <w:rsid w:val="00392427"/>
    <w:rsid w:val="00392DB8"/>
    <w:rsid w:val="003937B5"/>
    <w:rsid w:val="003941FD"/>
    <w:rsid w:val="0039521E"/>
    <w:rsid w:val="003954F9"/>
    <w:rsid w:val="00396454"/>
    <w:rsid w:val="00396679"/>
    <w:rsid w:val="0039683A"/>
    <w:rsid w:val="00397331"/>
    <w:rsid w:val="0039734F"/>
    <w:rsid w:val="003A003A"/>
    <w:rsid w:val="003A07A6"/>
    <w:rsid w:val="003A2336"/>
    <w:rsid w:val="003A2391"/>
    <w:rsid w:val="003A24C0"/>
    <w:rsid w:val="003A2577"/>
    <w:rsid w:val="003A272F"/>
    <w:rsid w:val="003A2760"/>
    <w:rsid w:val="003A2A26"/>
    <w:rsid w:val="003A3251"/>
    <w:rsid w:val="003A37D1"/>
    <w:rsid w:val="003A3FE0"/>
    <w:rsid w:val="003A479B"/>
    <w:rsid w:val="003A482B"/>
    <w:rsid w:val="003A49EC"/>
    <w:rsid w:val="003A5F97"/>
    <w:rsid w:val="003A6DC6"/>
    <w:rsid w:val="003A6F25"/>
    <w:rsid w:val="003A7014"/>
    <w:rsid w:val="003A723C"/>
    <w:rsid w:val="003A7D81"/>
    <w:rsid w:val="003A7DA0"/>
    <w:rsid w:val="003B0DD3"/>
    <w:rsid w:val="003B1215"/>
    <w:rsid w:val="003B17B4"/>
    <w:rsid w:val="003B203C"/>
    <w:rsid w:val="003B20D5"/>
    <w:rsid w:val="003B2740"/>
    <w:rsid w:val="003B2DB5"/>
    <w:rsid w:val="003B331A"/>
    <w:rsid w:val="003B3E54"/>
    <w:rsid w:val="003B432D"/>
    <w:rsid w:val="003B4953"/>
    <w:rsid w:val="003B50D6"/>
    <w:rsid w:val="003B589C"/>
    <w:rsid w:val="003B5E66"/>
    <w:rsid w:val="003B6331"/>
    <w:rsid w:val="003B6585"/>
    <w:rsid w:val="003B6B49"/>
    <w:rsid w:val="003B7682"/>
    <w:rsid w:val="003B78DE"/>
    <w:rsid w:val="003C154F"/>
    <w:rsid w:val="003C2275"/>
    <w:rsid w:val="003C2E48"/>
    <w:rsid w:val="003C42E0"/>
    <w:rsid w:val="003C5A20"/>
    <w:rsid w:val="003C5EB3"/>
    <w:rsid w:val="003C71E3"/>
    <w:rsid w:val="003D0131"/>
    <w:rsid w:val="003D07BB"/>
    <w:rsid w:val="003D0957"/>
    <w:rsid w:val="003D0AF6"/>
    <w:rsid w:val="003D0B14"/>
    <w:rsid w:val="003D0CFF"/>
    <w:rsid w:val="003D13DE"/>
    <w:rsid w:val="003D1CBF"/>
    <w:rsid w:val="003D3373"/>
    <w:rsid w:val="003D455E"/>
    <w:rsid w:val="003D475D"/>
    <w:rsid w:val="003D4B26"/>
    <w:rsid w:val="003D4C5E"/>
    <w:rsid w:val="003D50BA"/>
    <w:rsid w:val="003D5821"/>
    <w:rsid w:val="003D5F63"/>
    <w:rsid w:val="003D69F6"/>
    <w:rsid w:val="003D7378"/>
    <w:rsid w:val="003E0132"/>
    <w:rsid w:val="003E031B"/>
    <w:rsid w:val="003E25F5"/>
    <w:rsid w:val="003E2741"/>
    <w:rsid w:val="003E4BA1"/>
    <w:rsid w:val="003E4EC6"/>
    <w:rsid w:val="003E60E5"/>
    <w:rsid w:val="003E629D"/>
    <w:rsid w:val="003E66EB"/>
    <w:rsid w:val="003E6B30"/>
    <w:rsid w:val="003F0181"/>
    <w:rsid w:val="003F0D2F"/>
    <w:rsid w:val="003F0FBF"/>
    <w:rsid w:val="003F16F6"/>
    <w:rsid w:val="003F2919"/>
    <w:rsid w:val="003F35F2"/>
    <w:rsid w:val="003F38AB"/>
    <w:rsid w:val="003F443A"/>
    <w:rsid w:val="003F4DCE"/>
    <w:rsid w:val="003F5DE3"/>
    <w:rsid w:val="003F62F3"/>
    <w:rsid w:val="003F6C89"/>
    <w:rsid w:val="003F77B2"/>
    <w:rsid w:val="003F7CCC"/>
    <w:rsid w:val="004001A6"/>
    <w:rsid w:val="0040046E"/>
    <w:rsid w:val="00400684"/>
    <w:rsid w:val="00400BF8"/>
    <w:rsid w:val="00400D3E"/>
    <w:rsid w:val="004010B0"/>
    <w:rsid w:val="004012EA"/>
    <w:rsid w:val="004035B2"/>
    <w:rsid w:val="004035C8"/>
    <w:rsid w:val="00403D23"/>
    <w:rsid w:val="00404467"/>
    <w:rsid w:val="004046E3"/>
    <w:rsid w:val="00404814"/>
    <w:rsid w:val="00406A4D"/>
    <w:rsid w:val="00407380"/>
    <w:rsid w:val="00407D04"/>
    <w:rsid w:val="0041004E"/>
    <w:rsid w:val="004108D0"/>
    <w:rsid w:val="004109B3"/>
    <w:rsid w:val="00411344"/>
    <w:rsid w:val="004117B6"/>
    <w:rsid w:val="0041195F"/>
    <w:rsid w:val="00411ADC"/>
    <w:rsid w:val="00411B83"/>
    <w:rsid w:val="00412C72"/>
    <w:rsid w:val="004133B5"/>
    <w:rsid w:val="00414287"/>
    <w:rsid w:val="004143A9"/>
    <w:rsid w:val="0041483F"/>
    <w:rsid w:val="004154D9"/>
    <w:rsid w:val="00415D1D"/>
    <w:rsid w:val="004160E9"/>
    <w:rsid w:val="00416F7C"/>
    <w:rsid w:val="00417097"/>
    <w:rsid w:val="00417F99"/>
    <w:rsid w:val="00420A29"/>
    <w:rsid w:val="00420BCF"/>
    <w:rsid w:val="0042201C"/>
    <w:rsid w:val="00422863"/>
    <w:rsid w:val="004230AA"/>
    <w:rsid w:val="00423370"/>
    <w:rsid w:val="00423636"/>
    <w:rsid w:val="00423F3F"/>
    <w:rsid w:val="00424338"/>
    <w:rsid w:val="00424A37"/>
    <w:rsid w:val="00424E92"/>
    <w:rsid w:val="00425CC4"/>
    <w:rsid w:val="00426022"/>
    <w:rsid w:val="004261B6"/>
    <w:rsid w:val="004274EA"/>
    <w:rsid w:val="0042750F"/>
    <w:rsid w:val="00427E7B"/>
    <w:rsid w:val="00427F43"/>
    <w:rsid w:val="00430AA9"/>
    <w:rsid w:val="00431565"/>
    <w:rsid w:val="004329D1"/>
    <w:rsid w:val="00433E5E"/>
    <w:rsid w:val="00433FB8"/>
    <w:rsid w:val="0043400C"/>
    <w:rsid w:val="00434279"/>
    <w:rsid w:val="00434540"/>
    <w:rsid w:val="00434720"/>
    <w:rsid w:val="00434A46"/>
    <w:rsid w:val="00434D22"/>
    <w:rsid w:val="00434E92"/>
    <w:rsid w:val="004350C6"/>
    <w:rsid w:val="00435F7E"/>
    <w:rsid w:val="00436741"/>
    <w:rsid w:val="00437141"/>
    <w:rsid w:val="004375CA"/>
    <w:rsid w:val="004406F8"/>
    <w:rsid w:val="00440C04"/>
    <w:rsid w:val="0044138C"/>
    <w:rsid w:val="00442575"/>
    <w:rsid w:val="00442D96"/>
    <w:rsid w:val="004431ED"/>
    <w:rsid w:val="004437A9"/>
    <w:rsid w:val="00443A37"/>
    <w:rsid w:val="00443D37"/>
    <w:rsid w:val="00444F4A"/>
    <w:rsid w:val="00445017"/>
    <w:rsid w:val="00445BA6"/>
    <w:rsid w:val="00446ED2"/>
    <w:rsid w:val="004471E6"/>
    <w:rsid w:val="00451EB2"/>
    <w:rsid w:val="0045311B"/>
    <w:rsid w:val="00453276"/>
    <w:rsid w:val="00454A23"/>
    <w:rsid w:val="00454AFE"/>
    <w:rsid w:val="004559BB"/>
    <w:rsid w:val="00455ED7"/>
    <w:rsid w:val="00457166"/>
    <w:rsid w:val="00457604"/>
    <w:rsid w:val="00457612"/>
    <w:rsid w:val="004579C0"/>
    <w:rsid w:val="00460B68"/>
    <w:rsid w:val="00461133"/>
    <w:rsid w:val="00461CFB"/>
    <w:rsid w:val="00461FD7"/>
    <w:rsid w:val="00462A2D"/>
    <w:rsid w:val="00463336"/>
    <w:rsid w:val="0046367A"/>
    <w:rsid w:val="0046370A"/>
    <w:rsid w:val="0046416E"/>
    <w:rsid w:val="0046433B"/>
    <w:rsid w:val="00464B3F"/>
    <w:rsid w:val="00464BEB"/>
    <w:rsid w:val="00465207"/>
    <w:rsid w:val="0046541B"/>
    <w:rsid w:val="00465479"/>
    <w:rsid w:val="00465744"/>
    <w:rsid w:val="00465FCD"/>
    <w:rsid w:val="00466681"/>
    <w:rsid w:val="00466E35"/>
    <w:rsid w:val="004679B9"/>
    <w:rsid w:val="00467ABE"/>
    <w:rsid w:val="00467F5C"/>
    <w:rsid w:val="004707BC"/>
    <w:rsid w:val="00470968"/>
    <w:rsid w:val="00471979"/>
    <w:rsid w:val="0047202A"/>
    <w:rsid w:val="0047286B"/>
    <w:rsid w:val="0047397C"/>
    <w:rsid w:val="004747B2"/>
    <w:rsid w:val="00474DA9"/>
    <w:rsid w:val="00475060"/>
    <w:rsid w:val="004758E1"/>
    <w:rsid w:val="00476016"/>
    <w:rsid w:val="004769CD"/>
    <w:rsid w:val="00476F5D"/>
    <w:rsid w:val="004803CD"/>
    <w:rsid w:val="00481234"/>
    <w:rsid w:val="004819DB"/>
    <w:rsid w:val="00482BEB"/>
    <w:rsid w:val="00482E03"/>
    <w:rsid w:val="004832B9"/>
    <w:rsid w:val="004835BA"/>
    <w:rsid w:val="00483FE0"/>
    <w:rsid w:val="00485385"/>
    <w:rsid w:val="00485D80"/>
    <w:rsid w:val="00485E73"/>
    <w:rsid w:val="00486A07"/>
    <w:rsid w:val="00486B10"/>
    <w:rsid w:val="00487209"/>
    <w:rsid w:val="00487464"/>
    <w:rsid w:val="00487CF3"/>
    <w:rsid w:val="00487D0E"/>
    <w:rsid w:val="004902B1"/>
    <w:rsid w:val="00492CAB"/>
    <w:rsid w:val="004949A2"/>
    <w:rsid w:val="004963AB"/>
    <w:rsid w:val="004968C3"/>
    <w:rsid w:val="004A058A"/>
    <w:rsid w:val="004A08ED"/>
    <w:rsid w:val="004A13C2"/>
    <w:rsid w:val="004A1597"/>
    <w:rsid w:val="004A2164"/>
    <w:rsid w:val="004A269D"/>
    <w:rsid w:val="004A275D"/>
    <w:rsid w:val="004A2A69"/>
    <w:rsid w:val="004A3286"/>
    <w:rsid w:val="004A36EA"/>
    <w:rsid w:val="004A37C9"/>
    <w:rsid w:val="004A456C"/>
    <w:rsid w:val="004A505B"/>
    <w:rsid w:val="004A6406"/>
    <w:rsid w:val="004A6EC7"/>
    <w:rsid w:val="004A714D"/>
    <w:rsid w:val="004B022B"/>
    <w:rsid w:val="004B03ED"/>
    <w:rsid w:val="004B09E3"/>
    <w:rsid w:val="004B0B79"/>
    <w:rsid w:val="004B1035"/>
    <w:rsid w:val="004B1AA4"/>
    <w:rsid w:val="004B1B38"/>
    <w:rsid w:val="004B1BE1"/>
    <w:rsid w:val="004B2729"/>
    <w:rsid w:val="004B2832"/>
    <w:rsid w:val="004B3BEE"/>
    <w:rsid w:val="004B4B10"/>
    <w:rsid w:val="004B4EF0"/>
    <w:rsid w:val="004B561C"/>
    <w:rsid w:val="004B5A92"/>
    <w:rsid w:val="004B67DC"/>
    <w:rsid w:val="004B6D93"/>
    <w:rsid w:val="004B7584"/>
    <w:rsid w:val="004B763E"/>
    <w:rsid w:val="004B7B1C"/>
    <w:rsid w:val="004B7B71"/>
    <w:rsid w:val="004C00EA"/>
    <w:rsid w:val="004C01D5"/>
    <w:rsid w:val="004C0337"/>
    <w:rsid w:val="004C0748"/>
    <w:rsid w:val="004C0805"/>
    <w:rsid w:val="004C1B44"/>
    <w:rsid w:val="004C1F75"/>
    <w:rsid w:val="004C2293"/>
    <w:rsid w:val="004C23C4"/>
    <w:rsid w:val="004C2489"/>
    <w:rsid w:val="004C2842"/>
    <w:rsid w:val="004C3671"/>
    <w:rsid w:val="004C36F6"/>
    <w:rsid w:val="004C3B21"/>
    <w:rsid w:val="004C444F"/>
    <w:rsid w:val="004C5882"/>
    <w:rsid w:val="004C5F7F"/>
    <w:rsid w:val="004C6B7B"/>
    <w:rsid w:val="004C6D10"/>
    <w:rsid w:val="004C785E"/>
    <w:rsid w:val="004D00F3"/>
    <w:rsid w:val="004D04D6"/>
    <w:rsid w:val="004D069F"/>
    <w:rsid w:val="004D0B43"/>
    <w:rsid w:val="004D0E84"/>
    <w:rsid w:val="004D15B3"/>
    <w:rsid w:val="004D229A"/>
    <w:rsid w:val="004D27A0"/>
    <w:rsid w:val="004D2F2D"/>
    <w:rsid w:val="004D3ABA"/>
    <w:rsid w:val="004D4024"/>
    <w:rsid w:val="004D49B1"/>
    <w:rsid w:val="004D582A"/>
    <w:rsid w:val="004D679F"/>
    <w:rsid w:val="004D7B8C"/>
    <w:rsid w:val="004E013B"/>
    <w:rsid w:val="004E01DD"/>
    <w:rsid w:val="004E0571"/>
    <w:rsid w:val="004E1096"/>
    <w:rsid w:val="004E17EB"/>
    <w:rsid w:val="004E1A1E"/>
    <w:rsid w:val="004E1F66"/>
    <w:rsid w:val="004E247A"/>
    <w:rsid w:val="004E32E5"/>
    <w:rsid w:val="004E37E0"/>
    <w:rsid w:val="004E45E0"/>
    <w:rsid w:val="004E4DCC"/>
    <w:rsid w:val="004E4F4C"/>
    <w:rsid w:val="004E59C3"/>
    <w:rsid w:val="004E6456"/>
    <w:rsid w:val="004E6F7F"/>
    <w:rsid w:val="004E71D4"/>
    <w:rsid w:val="004E7FC6"/>
    <w:rsid w:val="004F071D"/>
    <w:rsid w:val="004F0A33"/>
    <w:rsid w:val="004F124D"/>
    <w:rsid w:val="004F2877"/>
    <w:rsid w:val="004F2DF7"/>
    <w:rsid w:val="004F33BB"/>
    <w:rsid w:val="004F366C"/>
    <w:rsid w:val="004F40EF"/>
    <w:rsid w:val="004F5040"/>
    <w:rsid w:val="004F5152"/>
    <w:rsid w:val="004F626F"/>
    <w:rsid w:val="004F7DDD"/>
    <w:rsid w:val="00500A2E"/>
    <w:rsid w:val="00501B3C"/>
    <w:rsid w:val="0050248E"/>
    <w:rsid w:val="00502B96"/>
    <w:rsid w:val="005037F2"/>
    <w:rsid w:val="0050453D"/>
    <w:rsid w:val="005051A7"/>
    <w:rsid w:val="005056E5"/>
    <w:rsid w:val="0050574B"/>
    <w:rsid w:val="00505B83"/>
    <w:rsid w:val="00505CFC"/>
    <w:rsid w:val="00505D68"/>
    <w:rsid w:val="00506EFF"/>
    <w:rsid w:val="005072E9"/>
    <w:rsid w:val="005104F7"/>
    <w:rsid w:val="005114F1"/>
    <w:rsid w:val="00511D59"/>
    <w:rsid w:val="005120A8"/>
    <w:rsid w:val="00513BD4"/>
    <w:rsid w:val="005144E4"/>
    <w:rsid w:val="00515F52"/>
    <w:rsid w:val="00516070"/>
    <w:rsid w:val="00516B0C"/>
    <w:rsid w:val="00517B85"/>
    <w:rsid w:val="00520F79"/>
    <w:rsid w:val="0052213E"/>
    <w:rsid w:val="00522FA3"/>
    <w:rsid w:val="005233D9"/>
    <w:rsid w:val="00525947"/>
    <w:rsid w:val="00525C31"/>
    <w:rsid w:val="00526366"/>
    <w:rsid w:val="00526433"/>
    <w:rsid w:val="005265D4"/>
    <w:rsid w:val="00526CA4"/>
    <w:rsid w:val="00527861"/>
    <w:rsid w:val="00527B28"/>
    <w:rsid w:val="00527BA7"/>
    <w:rsid w:val="00530204"/>
    <w:rsid w:val="0053068A"/>
    <w:rsid w:val="00530EC7"/>
    <w:rsid w:val="00530F9C"/>
    <w:rsid w:val="0053113F"/>
    <w:rsid w:val="00532C59"/>
    <w:rsid w:val="00532E59"/>
    <w:rsid w:val="00533607"/>
    <w:rsid w:val="00533809"/>
    <w:rsid w:val="00534106"/>
    <w:rsid w:val="00534A37"/>
    <w:rsid w:val="00535432"/>
    <w:rsid w:val="00535502"/>
    <w:rsid w:val="00535D76"/>
    <w:rsid w:val="00535EDB"/>
    <w:rsid w:val="005369EC"/>
    <w:rsid w:val="00536F0D"/>
    <w:rsid w:val="0053768F"/>
    <w:rsid w:val="0054017D"/>
    <w:rsid w:val="0054060D"/>
    <w:rsid w:val="00540C15"/>
    <w:rsid w:val="00541002"/>
    <w:rsid w:val="0054104F"/>
    <w:rsid w:val="00541675"/>
    <w:rsid w:val="00541AA5"/>
    <w:rsid w:val="00542D0A"/>
    <w:rsid w:val="0054339B"/>
    <w:rsid w:val="00544025"/>
    <w:rsid w:val="005440B1"/>
    <w:rsid w:val="0054522D"/>
    <w:rsid w:val="00545840"/>
    <w:rsid w:val="00545D7D"/>
    <w:rsid w:val="00545F72"/>
    <w:rsid w:val="00546617"/>
    <w:rsid w:val="00546D7A"/>
    <w:rsid w:val="005479E4"/>
    <w:rsid w:val="0055031F"/>
    <w:rsid w:val="005504C9"/>
    <w:rsid w:val="005508B6"/>
    <w:rsid w:val="00550FAE"/>
    <w:rsid w:val="0055135E"/>
    <w:rsid w:val="0055183B"/>
    <w:rsid w:val="00551C42"/>
    <w:rsid w:val="0055274C"/>
    <w:rsid w:val="0055287B"/>
    <w:rsid w:val="00554944"/>
    <w:rsid w:val="0055522D"/>
    <w:rsid w:val="00555BDF"/>
    <w:rsid w:val="005562F2"/>
    <w:rsid w:val="0056001F"/>
    <w:rsid w:val="0056067A"/>
    <w:rsid w:val="005606D9"/>
    <w:rsid w:val="00560961"/>
    <w:rsid w:val="00560C4E"/>
    <w:rsid w:val="00560D31"/>
    <w:rsid w:val="005618E4"/>
    <w:rsid w:val="005620BD"/>
    <w:rsid w:val="00562833"/>
    <w:rsid w:val="00562AED"/>
    <w:rsid w:val="0056366C"/>
    <w:rsid w:val="00563AE7"/>
    <w:rsid w:val="00563EA9"/>
    <w:rsid w:val="00564290"/>
    <w:rsid w:val="00564823"/>
    <w:rsid w:val="00564AF4"/>
    <w:rsid w:val="00564B3B"/>
    <w:rsid w:val="00565864"/>
    <w:rsid w:val="00565E26"/>
    <w:rsid w:val="00565F92"/>
    <w:rsid w:val="00566D74"/>
    <w:rsid w:val="00566DEE"/>
    <w:rsid w:val="00567104"/>
    <w:rsid w:val="00567127"/>
    <w:rsid w:val="005676CA"/>
    <w:rsid w:val="00567F62"/>
    <w:rsid w:val="005702EF"/>
    <w:rsid w:val="00571EC9"/>
    <w:rsid w:val="00573278"/>
    <w:rsid w:val="0057341C"/>
    <w:rsid w:val="00573D46"/>
    <w:rsid w:val="00574180"/>
    <w:rsid w:val="00574277"/>
    <w:rsid w:val="00574BB2"/>
    <w:rsid w:val="00575025"/>
    <w:rsid w:val="00575AFF"/>
    <w:rsid w:val="0057698C"/>
    <w:rsid w:val="005769F2"/>
    <w:rsid w:val="00576C92"/>
    <w:rsid w:val="00576E09"/>
    <w:rsid w:val="005802F0"/>
    <w:rsid w:val="005809AA"/>
    <w:rsid w:val="00580D50"/>
    <w:rsid w:val="00580FC3"/>
    <w:rsid w:val="005812E4"/>
    <w:rsid w:val="00581DB8"/>
    <w:rsid w:val="00582963"/>
    <w:rsid w:val="00582EC5"/>
    <w:rsid w:val="00583250"/>
    <w:rsid w:val="0058445B"/>
    <w:rsid w:val="0058536A"/>
    <w:rsid w:val="00586BE8"/>
    <w:rsid w:val="0058736F"/>
    <w:rsid w:val="00587535"/>
    <w:rsid w:val="00587B25"/>
    <w:rsid w:val="00591CF7"/>
    <w:rsid w:val="00591FB8"/>
    <w:rsid w:val="00592794"/>
    <w:rsid w:val="0059360E"/>
    <w:rsid w:val="00593798"/>
    <w:rsid w:val="00594772"/>
    <w:rsid w:val="00594A82"/>
    <w:rsid w:val="0059573A"/>
    <w:rsid w:val="00595FDC"/>
    <w:rsid w:val="0059702D"/>
    <w:rsid w:val="00597805"/>
    <w:rsid w:val="00597971"/>
    <w:rsid w:val="005A028A"/>
    <w:rsid w:val="005A074C"/>
    <w:rsid w:val="005A0A9E"/>
    <w:rsid w:val="005A0B51"/>
    <w:rsid w:val="005A127C"/>
    <w:rsid w:val="005A1AEC"/>
    <w:rsid w:val="005A1D67"/>
    <w:rsid w:val="005A1EB6"/>
    <w:rsid w:val="005A1EFF"/>
    <w:rsid w:val="005A25CA"/>
    <w:rsid w:val="005A2734"/>
    <w:rsid w:val="005A2C0F"/>
    <w:rsid w:val="005A2E3D"/>
    <w:rsid w:val="005A3830"/>
    <w:rsid w:val="005A4006"/>
    <w:rsid w:val="005A5686"/>
    <w:rsid w:val="005A6C99"/>
    <w:rsid w:val="005A6D00"/>
    <w:rsid w:val="005A6FD1"/>
    <w:rsid w:val="005A719C"/>
    <w:rsid w:val="005A78EF"/>
    <w:rsid w:val="005A7F90"/>
    <w:rsid w:val="005B0878"/>
    <w:rsid w:val="005B0CC4"/>
    <w:rsid w:val="005B0D82"/>
    <w:rsid w:val="005B16DD"/>
    <w:rsid w:val="005B1E62"/>
    <w:rsid w:val="005B1E69"/>
    <w:rsid w:val="005B1F6A"/>
    <w:rsid w:val="005B2167"/>
    <w:rsid w:val="005B2514"/>
    <w:rsid w:val="005B2A63"/>
    <w:rsid w:val="005B2AEA"/>
    <w:rsid w:val="005B319A"/>
    <w:rsid w:val="005B3504"/>
    <w:rsid w:val="005B3849"/>
    <w:rsid w:val="005B41A4"/>
    <w:rsid w:val="005B4391"/>
    <w:rsid w:val="005B6404"/>
    <w:rsid w:val="005B6BCA"/>
    <w:rsid w:val="005B764E"/>
    <w:rsid w:val="005C099C"/>
    <w:rsid w:val="005C09B5"/>
    <w:rsid w:val="005C1F27"/>
    <w:rsid w:val="005C22ED"/>
    <w:rsid w:val="005C2B04"/>
    <w:rsid w:val="005C3049"/>
    <w:rsid w:val="005C3A54"/>
    <w:rsid w:val="005C3A88"/>
    <w:rsid w:val="005C4239"/>
    <w:rsid w:val="005C423E"/>
    <w:rsid w:val="005C44A1"/>
    <w:rsid w:val="005C4968"/>
    <w:rsid w:val="005C4DE9"/>
    <w:rsid w:val="005C4F8C"/>
    <w:rsid w:val="005C548F"/>
    <w:rsid w:val="005C58AD"/>
    <w:rsid w:val="005C6954"/>
    <w:rsid w:val="005C6D2C"/>
    <w:rsid w:val="005C79D6"/>
    <w:rsid w:val="005D05BC"/>
    <w:rsid w:val="005D093C"/>
    <w:rsid w:val="005D134D"/>
    <w:rsid w:val="005D1872"/>
    <w:rsid w:val="005D31B0"/>
    <w:rsid w:val="005D3FD0"/>
    <w:rsid w:val="005D4D9E"/>
    <w:rsid w:val="005D4E36"/>
    <w:rsid w:val="005D5D72"/>
    <w:rsid w:val="005D5F70"/>
    <w:rsid w:val="005D60ED"/>
    <w:rsid w:val="005D75F0"/>
    <w:rsid w:val="005E030E"/>
    <w:rsid w:val="005E0DF8"/>
    <w:rsid w:val="005E13A1"/>
    <w:rsid w:val="005E15A6"/>
    <w:rsid w:val="005E1BE3"/>
    <w:rsid w:val="005E2127"/>
    <w:rsid w:val="005E27DA"/>
    <w:rsid w:val="005E2A8E"/>
    <w:rsid w:val="005E31C3"/>
    <w:rsid w:val="005E4BC5"/>
    <w:rsid w:val="005E5188"/>
    <w:rsid w:val="005E567C"/>
    <w:rsid w:val="005E5BAB"/>
    <w:rsid w:val="005E5E2B"/>
    <w:rsid w:val="005E60E2"/>
    <w:rsid w:val="005E6127"/>
    <w:rsid w:val="005E699E"/>
    <w:rsid w:val="005E7797"/>
    <w:rsid w:val="005E77EB"/>
    <w:rsid w:val="005E7DB9"/>
    <w:rsid w:val="005E7FDA"/>
    <w:rsid w:val="005F0279"/>
    <w:rsid w:val="005F0F3D"/>
    <w:rsid w:val="005F0F63"/>
    <w:rsid w:val="005F1993"/>
    <w:rsid w:val="005F1BB1"/>
    <w:rsid w:val="005F334E"/>
    <w:rsid w:val="005F4DE7"/>
    <w:rsid w:val="005F51D3"/>
    <w:rsid w:val="005F5DE9"/>
    <w:rsid w:val="005F5EE8"/>
    <w:rsid w:val="005F6159"/>
    <w:rsid w:val="005F650E"/>
    <w:rsid w:val="005F6515"/>
    <w:rsid w:val="005F6F9D"/>
    <w:rsid w:val="005F7263"/>
    <w:rsid w:val="005F7695"/>
    <w:rsid w:val="00600EAC"/>
    <w:rsid w:val="006016DF"/>
    <w:rsid w:val="00601943"/>
    <w:rsid w:val="00601B3C"/>
    <w:rsid w:val="00601C41"/>
    <w:rsid w:val="00602175"/>
    <w:rsid w:val="00603F8B"/>
    <w:rsid w:val="00607D52"/>
    <w:rsid w:val="00611B06"/>
    <w:rsid w:val="00611E75"/>
    <w:rsid w:val="00612AFF"/>
    <w:rsid w:val="0061317A"/>
    <w:rsid w:val="00613E59"/>
    <w:rsid w:val="00615D51"/>
    <w:rsid w:val="00616A1B"/>
    <w:rsid w:val="00616A22"/>
    <w:rsid w:val="00617195"/>
    <w:rsid w:val="006203D3"/>
    <w:rsid w:val="006213C7"/>
    <w:rsid w:val="0062198D"/>
    <w:rsid w:val="00621F2D"/>
    <w:rsid w:val="00622193"/>
    <w:rsid w:val="00622FC3"/>
    <w:rsid w:val="00623359"/>
    <w:rsid w:val="006235C4"/>
    <w:rsid w:val="00623ACD"/>
    <w:rsid w:val="00624046"/>
    <w:rsid w:val="00624321"/>
    <w:rsid w:val="00624497"/>
    <w:rsid w:val="006252A8"/>
    <w:rsid w:val="006252D4"/>
    <w:rsid w:val="006259C7"/>
    <w:rsid w:val="0062660C"/>
    <w:rsid w:val="00626A5B"/>
    <w:rsid w:val="006270CD"/>
    <w:rsid w:val="00627C49"/>
    <w:rsid w:val="006303D4"/>
    <w:rsid w:val="006307D2"/>
    <w:rsid w:val="006309C5"/>
    <w:rsid w:val="00631381"/>
    <w:rsid w:val="00631579"/>
    <w:rsid w:val="006319FD"/>
    <w:rsid w:val="00631F0A"/>
    <w:rsid w:val="00632D6E"/>
    <w:rsid w:val="00634AD9"/>
    <w:rsid w:val="00634D41"/>
    <w:rsid w:val="00634E75"/>
    <w:rsid w:val="00635104"/>
    <w:rsid w:val="006359E7"/>
    <w:rsid w:val="00635FA2"/>
    <w:rsid w:val="0063626B"/>
    <w:rsid w:val="00637A00"/>
    <w:rsid w:val="00637D8C"/>
    <w:rsid w:val="00640065"/>
    <w:rsid w:val="00640705"/>
    <w:rsid w:val="006410C0"/>
    <w:rsid w:val="00641781"/>
    <w:rsid w:val="00641829"/>
    <w:rsid w:val="00642181"/>
    <w:rsid w:val="00642569"/>
    <w:rsid w:val="00642709"/>
    <w:rsid w:val="0064282C"/>
    <w:rsid w:val="00643FD3"/>
    <w:rsid w:val="00647143"/>
    <w:rsid w:val="0064726C"/>
    <w:rsid w:val="006478C6"/>
    <w:rsid w:val="006479DA"/>
    <w:rsid w:val="00650785"/>
    <w:rsid w:val="006517B8"/>
    <w:rsid w:val="00651F67"/>
    <w:rsid w:val="00652B98"/>
    <w:rsid w:val="00652F46"/>
    <w:rsid w:val="006533F6"/>
    <w:rsid w:val="00653AE6"/>
    <w:rsid w:val="00653CA2"/>
    <w:rsid w:val="00653DEA"/>
    <w:rsid w:val="00655603"/>
    <w:rsid w:val="00656536"/>
    <w:rsid w:val="006566DC"/>
    <w:rsid w:val="00656E84"/>
    <w:rsid w:val="00657338"/>
    <w:rsid w:val="006576C3"/>
    <w:rsid w:val="00657732"/>
    <w:rsid w:val="006577B5"/>
    <w:rsid w:val="006605F5"/>
    <w:rsid w:val="006613D4"/>
    <w:rsid w:val="00662575"/>
    <w:rsid w:val="00662AAE"/>
    <w:rsid w:val="00662BD0"/>
    <w:rsid w:val="00663842"/>
    <w:rsid w:val="0066391E"/>
    <w:rsid w:val="00663AF4"/>
    <w:rsid w:val="00663C8A"/>
    <w:rsid w:val="006663DB"/>
    <w:rsid w:val="00666CC4"/>
    <w:rsid w:val="00667065"/>
    <w:rsid w:val="0066755E"/>
    <w:rsid w:val="00667ED5"/>
    <w:rsid w:val="00667F8D"/>
    <w:rsid w:val="0067136F"/>
    <w:rsid w:val="00671668"/>
    <w:rsid w:val="00672785"/>
    <w:rsid w:val="0067296B"/>
    <w:rsid w:val="00672CE2"/>
    <w:rsid w:val="00672DF2"/>
    <w:rsid w:val="00673EDC"/>
    <w:rsid w:val="00674052"/>
    <w:rsid w:val="00675397"/>
    <w:rsid w:val="006756BD"/>
    <w:rsid w:val="00675E53"/>
    <w:rsid w:val="00676100"/>
    <w:rsid w:val="00676906"/>
    <w:rsid w:val="00676BD6"/>
    <w:rsid w:val="00676C00"/>
    <w:rsid w:val="006770E6"/>
    <w:rsid w:val="00682F6F"/>
    <w:rsid w:val="00683D7C"/>
    <w:rsid w:val="00683E59"/>
    <w:rsid w:val="00683EE0"/>
    <w:rsid w:val="00684047"/>
    <w:rsid w:val="006842DB"/>
    <w:rsid w:val="006850DD"/>
    <w:rsid w:val="00685E95"/>
    <w:rsid w:val="00686A29"/>
    <w:rsid w:val="00687389"/>
    <w:rsid w:val="00687E5A"/>
    <w:rsid w:val="00690014"/>
    <w:rsid w:val="006901D8"/>
    <w:rsid w:val="00690428"/>
    <w:rsid w:val="00690555"/>
    <w:rsid w:val="00690621"/>
    <w:rsid w:val="00690DD6"/>
    <w:rsid w:val="0069198A"/>
    <w:rsid w:val="0069226A"/>
    <w:rsid w:val="00692B5C"/>
    <w:rsid w:val="00693023"/>
    <w:rsid w:val="006933B8"/>
    <w:rsid w:val="006934F8"/>
    <w:rsid w:val="006941EC"/>
    <w:rsid w:val="006944F4"/>
    <w:rsid w:val="00694BC0"/>
    <w:rsid w:val="00694E1A"/>
    <w:rsid w:val="00695FA2"/>
    <w:rsid w:val="0069686A"/>
    <w:rsid w:val="00696A3D"/>
    <w:rsid w:val="00696FDE"/>
    <w:rsid w:val="006970C7"/>
    <w:rsid w:val="0069714C"/>
    <w:rsid w:val="006973A6"/>
    <w:rsid w:val="00697898"/>
    <w:rsid w:val="006A072D"/>
    <w:rsid w:val="006A14CC"/>
    <w:rsid w:val="006A14CF"/>
    <w:rsid w:val="006A170C"/>
    <w:rsid w:val="006A22E1"/>
    <w:rsid w:val="006A23DB"/>
    <w:rsid w:val="006A299A"/>
    <w:rsid w:val="006A356C"/>
    <w:rsid w:val="006A3850"/>
    <w:rsid w:val="006A3FA1"/>
    <w:rsid w:val="006A4A33"/>
    <w:rsid w:val="006A519E"/>
    <w:rsid w:val="006A5790"/>
    <w:rsid w:val="006A790F"/>
    <w:rsid w:val="006B0658"/>
    <w:rsid w:val="006B19FD"/>
    <w:rsid w:val="006B2678"/>
    <w:rsid w:val="006B2B31"/>
    <w:rsid w:val="006B3647"/>
    <w:rsid w:val="006B38D4"/>
    <w:rsid w:val="006B397A"/>
    <w:rsid w:val="006B3F25"/>
    <w:rsid w:val="006B4C98"/>
    <w:rsid w:val="006B5D95"/>
    <w:rsid w:val="006B6903"/>
    <w:rsid w:val="006B6EC0"/>
    <w:rsid w:val="006B7109"/>
    <w:rsid w:val="006C001C"/>
    <w:rsid w:val="006C03FB"/>
    <w:rsid w:val="006C09BE"/>
    <w:rsid w:val="006C175A"/>
    <w:rsid w:val="006C1816"/>
    <w:rsid w:val="006C1A19"/>
    <w:rsid w:val="006C2291"/>
    <w:rsid w:val="006C2B6D"/>
    <w:rsid w:val="006C407C"/>
    <w:rsid w:val="006C5DBC"/>
    <w:rsid w:val="006C6311"/>
    <w:rsid w:val="006C6D03"/>
    <w:rsid w:val="006C762B"/>
    <w:rsid w:val="006C78FE"/>
    <w:rsid w:val="006C7DF3"/>
    <w:rsid w:val="006D07E5"/>
    <w:rsid w:val="006D1424"/>
    <w:rsid w:val="006D157A"/>
    <w:rsid w:val="006D2C05"/>
    <w:rsid w:val="006D2DC8"/>
    <w:rsid w:val="006D354B"/>
    <w:rsid w:val="006D3646"/>
    <w:rsid w:val="006D3695"/>
    <w:rsid w:val="006D5A16"/>
    <w:rsid w:val="006D5EC9"/>
    <w:rsid w:val="006D60E3"/>
    <w:rsid w:val="006D6472"/>
    <w:rsid w:val="006D64C9"/>
    <w:rsid w:val="006D7A2D"/>
    <w:rsid w:val="006E006E"/>
    <w:rsid w:val="006E1212"/>
    <w:rsid w:val="006E1C90"/>
    <w:rsid w:val="006E1DB0"/>
    <w:rsid w:val="006E26FF"/>
    <w:rsid w:val="006E3184"/>
    <w:rsid w:val="006E31E6"/>
    <w:rsid w:val="006E4B61"/>
    <w:rsid w:val="006E5D7D"/>
    <w:rsid w:val="006E6C91"/>
    <w:rsid w:val="006F0EE3"/>
    <w:rsid w:val="006F17E4"/>
    <w:rsid w:val="006F1953"/>
    <w:rsid w:val="006F204E"/>
    <w:rsid w:val="006F240E"/>
    <w:rsid w:val="006F3F21"/>
    <w:rsid w:val="006F3F86"/>
    <w:rsid w:val="006F4049"/>
    <w:rsid w:val="006F46B2"/>
    <w:rsid w:val="006F47B1"/>
    <w:rsid w:val="006F4C05"/>
    <w:rsid w:val="006F5148"/>
    <w:rsid w:val="006F5273"/>
    <w:rsid w:val="006F552D"/>
    <w:rsid w:val="006F56F0"/>
    <w:rsid w:val="006F65D8"/>
    <w:rsid w:val="006F675F"/>
    <w:rsid w:val="0070015B"/>
    <w:rsid w:val="00700F6F"/>
    <w:rsid w:val="007015FC"/>
    <w:rsid w:val="007015FD"/>
    <w:rsid w:val="00702BE7"/>
    <w:rsid w:val="00702EF2"/>
    <w:rsid w:val="00703349"/>
    <w:rsid w:val="00703D8A"/>
    <w:rsid w:val="007043EE"/>
    <w:rsid w:val="007052DF"/>
    <w:rsid w:val="007053F1"/>
    <w:rsid w:val="007058EC"/>
    <w:rsid w:val="00705939"/>
    <w:rsid w:val="00705C6A"/>
    <w:rsid w:val="0070659D"/>
    <w:rsid w:val="007069DD"/>
    <w:rsid w:val="00707E04"/>
    <w:rsid w:val="0071085A"/>
    <w:rsid w:val="0071159D"/>
    <w:rsid w:val="007123CC"/>
    <w:rsid w:val="00712959"/>
    <w:rsid w:val="007131F4"/>
    <w:rsid w:val="00713768"/>
    <w:rsid w:val="00714075"/>
    <w:rsid w:val="0071422C"/>
    <w:rsid w:val="00714449"/>
    <w:rsid w:val="00714B5D"/>
    <w:rsid w:val="00714E4F"/>
    <w:rsid w:val="0071550D"/>
    <w:rsid w:val="00715894"/>
    <w:rsid w:val="00716C67"/>
    <w:rsid w:val="007170D4"/>
    <w:rsid w:val="00720885"/>
    <w:rsid w:val="00720A15"/>
    <w:rsid w:val="00720A1D"/>
    <w:rsid w:val="007215F9"/>
    <w:rsid w:val="00721AFE"/>
    <w:rsid w:val="00721E1B"/>
    <w:rsid w:val="0072216A"/>
    <w:rsid w:val="007227C8"/>
    <w:rsid w:val="007236CF"/>
    <w:rsid w:val="0072462A"/>
    <w:rsid w:val="00725D08"/>
    <w:rsid w:val="00726800"/>
    <w:rsid w:val="00726993"/>
    <w:rsid w:val="0072725A"/>
    <w:rsid w:val="0072771A"/>
    <w:rsid w:val="00727D7C"/>
    <w:rsid w:val="00730CDD"/>
    <w:rsid w:val="0073176E"/>
    <w:rsid w:val="00732C94"/>
    <w:rsid w:val="00732E1B"/>
    <w:rsid w:val="00732EBE"/>
    <w:rsid w:val="00733B4A"/>
    <w:rsid w:val="007356BC"/>
    <w:rsid w:val="00735D15"/>
    <w:rsid w:val="00735ED9"/>
    <w:rsid w:val="00736511"/>
    <w:rsid w:val="007376F4"/>
    <w:rsid w:val="007377C4"/>
    <w:rsid w:val="00740174"/>
    <w:rsid w:val="007408D5"/>
    <w:rsid w:val="00740F89"/>
    <w:rsid w:val="00740FE0"/>
    <w:rsid w:val="0074164B"/>
    <w:rsid w:val="0074183A"/>
    <w:rsid w:val="00741896"/>
    <w:rsid w:val="00742099"/>
    <w:rsid w:val="00742417"/>
    <w:rsid w:val="00742DAB"/>
    <w:rsid w:val="00742EE6"/>
    <w:rsid w:val="007431D7"/>
    <w:rsid w:val="007439AF"/>
    <w:rsid w:val="007442E8"/>
    <w:rsid w:val="007444DC"/>
    <w:rsid w:val="007447E8"/>
    <w:rsid w:val="007470FE"/>
    <w:rsid w:val="00747756"/>
    <w:rsid w:val="00747C12"/>
    <w:rsid w:val="00747F93"/>
    <w:rsid w:val="00751881"/>
    <w:rsid w:val="00751DCF"/>
    <w:rsid w:val="00751DD1"/>
    <w:rsid w:val="007527F4"/>
    <w:rsid w:val="007536F6"/>
    <w:rsid w:val="00753BC0"/>
    <w:rsid w:val="007550C4"/>
    <w:rsid w:val="007554A8"/>
    <w:rsid w:val="00755B45"/>
    <w:rsid w:val="00756740"/>
    <w:rsid w:val="00756871"/>
    <w:rsid w:val="0075708F"/>
    <w:rsid w:val="007571F4"/>
    <w:rsid w:val="007575EB"/>
    <w:rsid w:val="00757668"/>
    <w:rsid w:val="007578FC"/>
    <w:rsid w:val="00757F4E"/>
    <w:rsid w:val="00760B3B"/>
    <w:rsid w:val="00760DAC"/>
    <w:rsid w:val="007611C0"/>
    <w:rsid w:val="007618B1"/>
    <w:rsid w:val="00761B3B"/>
    <w:rsid w:val="00762FA7"/>
    <w:rsid w:val="007630D7"/>
    <w:rsid w:val="007632DA"/>
    <w:rsid w:val="0076705B"/>
    <w:rsid w:val="00767270"/>
    <w:rsid w:val="00770BA2"/>
    <w:rsid w:val="00771BFB"/>
    <w:rsid w:val="00771D47"/>
    <w:rsid w:val="00771FEE"/>
    <w:rsid w:val="0077221A"/>
    <w:rsid w:val="00772618"/>
    <w:rsid w:val="007727C5"/>
    <w:rsid w:val="007739CC"/>
    <w:rsid w:val="00775685"/>
    <w:rsid w:val="00776B04"/>
    <w:rsid w:val="007827E0"/>
    <w:rsid w:val="007833D9"/>
    <w:rsid w:val="00783427"/>
    <w:rsid w:val="007853C7"/>
    <w:rsid w:val="00785426"/>
    <w:rsid w:val="00785872"/>
    <w:rsid w:val="00790447"/>
    <w:rsid w:val="007906F0"/>
    <w:rsid w:val="00790BED"/>
    <w:rsid w:val="007914AA"/>
    <w:rsid w:val="0079184B"/>
    <w:rsid w:val="00791CC6"/>
    <w:rsid w:val="007925ED"/>
    <w:rsid w:val="00793222"/>
    <w:rsid w:val="00794712"/>
    <w:rsid w:val="00794B0B"/>
    <w:rsid w:val="00794D94"/>
    <w:rsid w:val="0079533F"/>
    <w:rsid w:val="00795E26"/>
    <w:rsid w:val="007961F5"/>
    <w:rsid w:val="00796209"/>
    <w:rsid w:val="0079648B"/>
    <w:rsid w:val="00796887"/>
    <w:rsid w:val="00796928"/>
    <w:rsid w:val="0079738F"/>
    <w:rsid w:val="00797C62"/>
    <w:rsid w:val="00797E6C"/>
    <w:rsid w:val="007A06DD"/>
    <w:rsid w:val="007A1C47"/>
    <w:rsid w:val="007A1F06"/>
    <w:rsid w:val="007A3846"/>
    <w:rsid w:val="007A3DE0"/>
    <w:rsid w:val="007A5F4E"/>
    <w:rsid w:val="007A60DA"/>
    <w:rsid w:val="007A70E4"/>
    <w:rsid w:val="007A7370"/>
    <w:rsid w:val="007A7CEC"/>
    <w:rsid w:val="007A7EF6"/>
    <w:rsid w:val="007B00AE"/>
    <w:rsid w:val="007B0984"/>
    <w:rsid w:val="007B09A1"/>
    <w:rsid w:val="007B0E4C"/>
    <w:rsid w:val="007B10D8"/>
    <w:rsid w:val="007B22FA"/>
    <w:rsid w:val="007B2426"/>
    <w:rsid w:val="007B2569"/>
    <w:rsid w:val="007B4C3C"/>
    <w:rsid w:val="007B4F66"/>
    <w:rsid w:val="007B4FBA"/>
    <w:rsid w:val="007B54A6"/>
    <w:rsid w:val="007B5F15"/>
    <w:rsid w:val="007B69DE"/>
    <w:rsid w:val="007B6C28"/>
    <w:rsid w:val="007B6FFC"/>
    <w:rsid w:val="007B7362"/>
    <w:rsid w:val="007B7B1F"/>
    <w:rsid w:val="007B7E99"/>
    <w:rsid w:val="007B7F68"/>
    <w:rsid w:val="007B7FA8"/>
    <w:rsid w:val="007C0E59"/>
    <w:rsid w:val="007C1ED0"/>
    <w:rsid w:val="007C2932"/>
    <w:rsid w:val="007C2A1E"/>
    <w:rsid w:val="007C395B"/>
    <w:rsid w:val="007C5D1B"/>
    <w:rsid w:val="007C6368"/>
    <w:rsid w:val="007C6FE5"/>
    <w:rsid w:val="007C7797"/>
    <w:rsid w:val="007C79E5"/>
    <w:rsid w:val="007C7FF6"/>
    <w:rsid w:val="007D049E"/>
    <w:rsid w:val="007D1113"/>
    <w:rsid w:val="007D152B"/>
    <w:rsid w:val="007D1997"/>
    <w:rsid w:val="007D268A"/>
    <w:rsid w:val="007D29B7"/>
    <w:rsid w:val="007D2F61"/>
    <w:rsid w:val="007D2FB6"/>
    <w:rsid w:val="007D3666"/>
    <w:rsid w:val="007D3F94"/>
    <w:rsid w:val="007D450B"/>
    <w:rsid w:val="007D5104"/>
    <w:rsid w:val="007D5FE2"/>
    <w:rsid w:val="007D6E4C"/>
    <w:rsid w:val="007E06B4"/>
    <w:rsid w:val="007E0DA0"/>
    <w:rsid w:val="007E123E"/>
    <w:rsid w:val="007E2AE7"/>
    <w:rsid w:val="007E2CE7"/>
    <w:rsid w:val="007E2EE7"/>
    <w:rsid w:val="007E3712"/>
    <w:rsid w:val="007E3EA6"/>
    <w:rsid w:val="007E4124"/>
    <w:rsid w:val="007E4B0D"/>
    <w:rsid w:val="007E4B4B"/>
    <w:rsid w:val="007E4D2E"/>
    <w:rsid w:val="007E4EC7"/>
    <w:rsid w:val="007E5D41"/>
    <w:rsid w:val="007E722B"/>
    <w:rsid w:val="007E7370"/>
    <w:rsid w:val="007E7BA3"/>
    <w:rsid w:val="007E7D08"/>
    <w:rsid w:val="007F03A4"/>
    <w:rsid w:val="007F2750"/>
    <w:rsid w:val="007F28D6"/>
    <w:rsid w:val="007F2E0D"/>
    <w:rsid w:val="007F3526"/>
    <w:rsid w:val="007F3C42"/>
    <w:rsid w:val="007F401C"/>
    <w:rsid w:val="007F5425"/>
    <w:rsid w:val="007F6AF2"/>
    <w:rsid w:val="007F6C17"/>
    <w:rsid w:val="007F6FFE"/>
    <w:rsid w:val="00800947"/>
    <w:rsid w:val="0080109A"/>
    <w:rsid w:val="0080170D"/>
    <w:rsid w:val="00801AB5"/>
    <w:rsid w:val="00802104"/>
    <w:rsid w:val="008023B8"/>
    <w:rsid w:val="008027E1"/>
    <w:rsid w:val="00802974"/>
    <w:rsid w:val="0080415D"/>
    <w:rsid w:val="0080417F"/>
    <w:rsid w:val="008041BD"/>
    <w:rsid w:val="008045CC"/>
    <w:rsid w:val="00804EB0"/>
    <w:rsid w:val="008067E3"/>
    <w:rsid w:val="008108D1"/>
    <w:rsid w:val="008113E9"/>
    <w:rsid w:val="008122A3"/>
    <w:rsid w:val="00812797"/>
    <w:rsid w:val="00812F0C"/>
    <w:rsid w:val="00812FCB"/>
    <w:rsid w:val="00813438"/>
    <w:rsid w:val="008135BB"/>
    <w:rsid w:val="00813B9D"/>
    <w:rsid w:val="008145EC"/>
    <w:rsid w:val="00814B2A"/>
    <w:rsid w:val="00814BC4"/>
    <w:rsid w:val="00816E44"/>
    <w:rsid w:val="00817255"/>
    <w:rsid w:val="00817834"/>
    <w:rsid w:val="008208C0"/>
    <w:rsid w:val="0082186A"/>
    <w:rsid w:val="00822267"/>
    <w:rsid w:val="0082328C"/>
    <w:rsid w:val="00823F6A"/>
    <w:rsid w:val="008240FE"/>
    <w:rsid w:val="008246DD"/>
    <w:rsid w:val="008247B5"/>
    <w:rsid w:val="008249A5"/>
    <w:rsid w:val="008251AC"/>
    <w:rsid w:val="00825F40"/>
    <w:rsid w:val="00825FF0"/>
    <w:rsid w:val="008261BA"/>
    <w:rsid w:val="00826530"/>
    <w:rsid w:val="00826D48"/>
    <w:rsid w:val="00826DE8"/>
    <w:rsid w:val="00826F0F"/>
    <w:rsid w:val="00830918"/>
    <w:rsid w:val="00830B95"/>
    <w:rsid w:val="00830DD4"/>
    <w:rsid w:val="00831A07"/>
    <w:rsid w:val="0083212D"/>
    <w:rsid w:val="00832193"/>
    <w:rsid w:val="00832866"/>
    <w:rsid w:val="00832A80"/>
    <w:rsid w:val="00833759"/>
    <w:rsid w:val="008337A0"/>
    <w:rsid w:val="00833B6B"/>
    <w:rsid w:val="00833BC4"/>
    <w:rsid w:val="00834412"/>
    <w:rsid w:val="00834DFC"/>
    <w:rsid w:val="008351C9"/>
    <w:rsid w:val="00835D1A"/>
    <w:rsid w:val="00835F23"/>
    <w:rsid w:val="00836222"/>
    <w:rsid w:val="00836787"/>
    <w:rsid w:val="00836C66"/>
    <w:rsid w:val="0083737C"/>
    <w:rsid w:val="00837EA0"/>
    <w:rsid w:val="00841031"/>
    <w:rsid w:val="008414EC"/>
    <w:rsid w:val="0084197A"/>
    <w:rsid w:val="00843AAB"/>
    <w:rsid w:val="00843B09"/>
    <w:rsid w:val="0084408B"/>
    <w:rsid w:val="00844A4F"/>
    <w:rsid w:val="00845A9D"/>
    <w:rsid w:val="00846933"/>
    <w:rsid w:val="00852419"/>
    <w:rsid w:val="00852891"/>
    <w:rsid w:val="00854756"/>
    <w:rsid w:val="00854A09"/>
    <w:rsid w:val="00854FE4"/>
    <w:rsid w:val="00856406"/>
    <w:rsid w:val="00857E03"/>
    <w:rsid w:val="00860114"/>
    <w:rsid w:val="0086074E"/>
    <w:rsid w:val="00861F79"/>
    <w:rsid w:val="00862D36"/>
    <w:rsid w:val="00862E18"/>
    <w:rsid w:val="00862F71"/>
    <w:rsid w:val="00863CF5"/>
    <w:rsid w:val="008641AF"/>
    <w:rsid w:val="008644D5"/>
    <w:rsid w:val="00864D7B"/>
    <w:rsid w:val="008654A8"/>
    <w:rsid w:val="0086574E"/>
    <w:rsid w:val="00867782"/>
    <w:rsid w:val="00867E22"/>
    <w:rsid w:val="008701BA"/>
    <w:rsid w:val="00870C57"/>
    <w:rsid w:val="00870CB9"/>
    <w:rsid w:val="0087196A"/>
    <w:rsid w:val="00871D85"/>
    <w:rsid w:val="00872A9A"/>
    <w:rsid w:val="008734B1"/>
    <w:rsid w:val="00873E86"/>
    <w:rsid w:val="00873F98"/>
    <w:rsid w:val="00873FBF"/>
    <w:rsid w:val="008751F7"/>
    <w:rsid w:val="00875ADA"/>
    <w:rsid w:val="00876B6D"/>
    <w:rsid w:val="00877515"/>
    <w:rsid w:val="008779DB"/>
    <w:rsid w:val="0088038A"/>
    <w:rsid w:val="0088040D"/>
    <w:rsid w:val="00881864"/>
    <w:rsid w:val="0088226F"/>
    <w:rsid w:val="0088248D"/>
    <w:rsid w:val="008836A2"/>
    <w:rsid w:val="00883ACE"/>
    <w:rsid w:val="0088463C"/>
    <w:rsid w:val="00885142"/>
    <w:rsid w:val="00885250"/>
    <w:rsid w:val="00885721"/>
    <w:rsid w:val="00885729"/>
    <w:rsid w:val="008876BD"/>
    <w:rsid w:val="00890EF0"/>
    <w:rsid w:val="00891B46"/>
    <w:rsid w:val="008922DC"/>
    <w:rsid w:val="008926F9"/>
    <w:rsid w:val="00892C78"/>
    <w:rsid w:val="00893F02"/>
    <w:rsid w:val="008947D0"/>
    <w:rsid w:val="00894A65"/>
    <w:rsid w:val="00895344"/>
    <w:rsid w:val="00895B9E"/>
    <w:rsid w:val="00896431"/>
    <w:rsid w:val="00896454"/>
    <w:rsid w:val="00897F14"/>
    <w:rsid w:val="008A0348"/>
    <w:rsid w:val="008A0937"/>
    <w:rsid w:val="008A0A7F"/>
    <w:rsid w:val="008A0C41"/>
    <w:rsid w:val="008A232E"/>
    <w:rsid w:val="008A32EF"/>
    <w:rsid w:val="008A3431"/>
    <w:rsid w:val="008A3459"/>
    <w:rsid w:val="008A360C"/>
    <w:rsid w:val="008A4297"/>
    <w:rsid w:val="008A4465"/>
    <w:rsid w:val="008A4F93"/>
    <w:rsid w:val="008A530F"/>
    <w:rsid w:val="008A620F"/>
    <w:rsid w:val="008A6BD5"/>
    <w:rsid w:val="008A6CAA"/>
    <w:rsid w:val="008A6E02"/>
    <w:rsid w:val="008A742C"/>
    <w:rsid w:val="008B09E1"/>
    <w:rsid w:val="008B0B27"/>
    <w:rsid w:val="008B0BAD"/>
    <w:rsid w:val="008B1772"/>
    <w:rsid w:val="008B1CFB"/>
    <w:rsid w:val="008B3368"/>
    <w:rsid w:val="008B380A"/>
    <w:rsid w:val="008B39C3"/>
    <w:rsid w:val="008B3D29"/>
    <w:rsid w:val="008B4059"/>
    <w:rsid w:val="008B5828"/>
    <w:rsid w:val="008B58BE"/>
    <w:rsid w:val="008B6B97"/>
    <w:rsid w:val="008B774F"/>
    <w:rsid w:val="008C02A2"/>
    <w:rsid w:val="008C0830"/>
    <w:rsid w:val="008C0B41"/>
    <w:rsid w:val="008C1098"/>
    <w:rsid w:val="008C3FF1"/>
    <w:rsid w:val="008C40D8"/>
    <w:rsid w:val="008C4448"/>
    <w:rsid w:val="008C55B5"/>
    <w:rsid w:val="008C62AD"/>
    <w:rsid w:val="008C64E2"/>
    <w:rsid w:val="008C7865"/>
    <w:rsid w:val="008C7C30"/>
    <w:rsid w:val="008D0CDF"/>
    <w:rsid w:val="008D0FDF"/>
    <w:rsid w:val="008D10E3"/>
    <w:rsid w:val="008D173C"/>
    <w:rsid w:val="008D1EF7"/>
    <w:rsid w:val="008D2401"/>
    <w:rsid w:val="008D262F"/>
    <w:rsid w:val="008D3134"/>
    <w:rsid w:val="008D37F9"/>
    <w:rsid w:val="008D4D98"/>
    <w:rsid w:val="008D4F87"/>
    <w:rsid w:val="008D53AE"/>
    <w:rsid w:val="008D5723"/>
    <w:rsid w:val="008D572F"/>
    <w:rsid w:val="008D5E92"/>
    <w:rsid w:val="008D5F04"/>
    <w:rsid w:val="008D5F1A"/>
    <w:rsid w:val="008D6720"/>
    <w:rsid w:val="008D6752"/>
    <w:rsid w:val="008D6A09"/>
    <w:rsid w:val="008D6A72"/>
    <w:rsid w:val="008D7382"/>
    <w:rsid w:val="008D739D"/>
    <w:rsid w:val="008E04FD"/>
    <w:rsid w:val="008E054F"/>
    <w:rsid w:val="008E1005"/>
    <w:rsid w:val="008E12BB"/>
    <w:rsid w:val="008E1F7F"/>
    <w:rsid w:val="008E2A6C"/>
    <w:rsid w:val="008E2E2D"/>
    <w:rsid w:val="008E4660"/>
    <w:rsid w:val="008E46C7"/>
    <w:rsid w:val="008E50BC"/>
    <w:rsid w:val="008E5B90"/>
    <w:rsid w:val="008E5C68"/>
    <w:rsid w:val="008E74EE"/>
    <w:rsid w:val="008F0992"/>
    <w:rsid w:val="008F0BEA"/>
    <w:rsid w:val="008F27F4"/>
    <w:rsid w:val="008F3259"/>
    <w:rsid w:val="008F34E2"/>
    <w:rsid w:val="008F4186"/>
    <w:rsid w:val="008F4828"/>
    <w:rsid w:val="008F4A0A"/>
    <w:rsid w:val="008F4FE3"/>
    <w:rsid w:val="008F63DE"/>
    <w:rsid w:val="008F6934"/>
    <w:rsid w:val="008F70DE"/>
    <w:rsid w:val="008F7AF9"/>
    <w:rsid w:val="00900F60"/>
    <w:rsid w:val="009016F9"/>
    <w:rsid w:val="0090172C"/>
    <w:rsid w:val="00901A11"/>
    <w:rsid w:val="0090241F"/>
    <w:rsid w:val="009024EA"/>
    <w:rsid w:val="00903904"/>
    <w:rsid w:val="00904506"/>
    <w:rsid w:val="00904D7C"/>
    <w:rsid w:val="00904F23"/>
    <w:rsid w:val="00905AAF"/>
    <w:rsid w:val="00906B0A"/>
    <w:rsid w:val="00906E4D"/>
    <w:rsid w:val="00907F29"/>
    <w:rsid w:val="0091023D"/>
    <w:rsid w:val="009105AD"/>
    <w:rsid w:val="00910AA7"/>
    <w:rsid w:val="00910D3B"/>
    <w:rsid w:val="00911B03"/>
    <w:rsid w:val="00912515"/>
    <w:rsid w:val="009130BC"/>
    <w:rsid w:val="009148FB"/>
    <w:rsid w:val="00914F26"/>
    <w:rsid w:val="00915467"/>
    <w:rsid w:val="009156B8"/>
    <w:rsid w:val="00915CB8"/>
    <w:rsid w:val="00916A23"/>
    <w:rsid w:val="00916C76"/>
    <w:rsid w:val="009171CC"/>
    <w:rsid w:val="00917D36"/>
    <w:rsid w:val="00920297"/>
    <w:rsid w:val="009204BE"/>
    <w:rsid w:val="00920604"/>
    <w:rsid w:val="00920CD9"/>
    <w:rsid w:val="00920CDA"/>
    <w:rsid w:val="00920D05"/>
    <w:rsid w:val="009211CC"/>
    <w:rsid w:val="009213DB"/>
    <w:rsid w:val="00921A5A"/>
    <w:rsid w:val="00922A95"/>
    <w:rsid w:val="00923A7D"/>
    <w:rsid w:val="00923D42"/>
    <w:rsid w:val="0092464E"/>
    <w:rsid w:val="00924EFD"/>
    <w:rsid w:val="009250FC"/>
    <w:rsid w:val="0092765C"/>
    <w:rsid w:val="00927980"/>
    <w:rsid w:val="00927A98"/>
    <w:rsid w:val="00930242"/>
    <w:rsid w:val="0093070A"/>
    <w:rsid w:val="009310C9"/>
    <w:rsid w:val="00931F2D"/>
    <w:rsid w:val="00932342"/>
    <w:rsid w:val="009345D5"/>
    <w:rsid w:val="009348F1"/>
    <w:rsid w:val="00934FE2"/>
    <w:rsid w:val="0093511E"/>
    <w:rsid w:val="009352FA"/>
    <w:rsid w:val="00935732"/>
    <w:rsid w:val="0094087F"/>
    <w:rsid w:val="009418D0"/>
    <w:rsid w:val="00942539"/>
    <w:rsid w:val="00942856"/>
    <w:rsid w:val="0094293A"/>
    <w:rsid w:val="00942AAE"/>
    <w:rsid w:val="009430B4"/>
    <w:rsid w:val="009430C3"/>
    <w:rsid w:val="0094386F"/>
    <w:rsid w:val="009438C4"/>
    <w:rsid w:val="00943E54"/>
    <w:rsid w:val="009449B5"/>
    <w:rsid w:val="009453C7"/>
    <w:rsid w:val="009455FC"/>
    <w:rsid w:val="00945E74"/>
    <w:rsid w:val="0094636D"/>
    <w:rsid w:val="009465AB"/>
    <w:rsid w:val="00946AA1"/>
    <w:rsid w:val="00946EE4"/>
    <w:rsid w:val="00947370"/>
    <w:rsid w:val="00947A6F"/>
    <w:rsid w:val="00950F62"/>
    <w:rsid w:val="0095188E"/>
    <w:rsid w:val="0095211E"/>
    <w:rsid w:val="0095233A"/>
    <w:rsid w:val="00952EB9"/>
    <w:rsid w:val="00953BDA"/>
    <w:rsid w:val="00953F13"/>
    <w:rsid w:val="00954387"/>
    <w:rsid w:val="0095450C"/>
    <w:rsid w:val="00954847"/>
    <w:rsid w:val="00954D64"/>
    <w:rsid w:val="009556DF"/>
    <w:rsid w:val="00956F57"/>
    <w:rsid w:val="00957043"/>
    <w:rsid w:val="00957830"/>
    <w:rsid w:val="00960482"/>
    <w:rsid w:val="0096068E"/>
    <w:rsid w:val="009618AE"/>
    <w:rsid w:val="0096199B"/>
    <w:rsid w:val="00961EAE"/>
    <w:rsid w:val="0096234E"/>
    <w:rsid w:val="009624F2"/>
    <w:rsid w:val="0096291C"/>
    <w:rsid w:val="00962937"/>
    <w:rsid w:val="00963358"/>
    <w:rsid w:val="00963725"/>
    <w:rsid w:val="0096489C"/>
    <w:rsid w:val="009650E6"/>
    <w:rsid w:val="00965FB0"/>
    <w:rsid w:val="00966298"/>
    <w:rsid w:val="00966A30"/>
    <w:rsid w:val="00967EB3"/>
    <w:rsid w:val="0097018F"/>
    <w:rsid w:val="00970367"/>
    <w:rsid w:val="00970F03"/>
    <w:rsid w:val="00971573"/>
    <w:rsid w:val="00971E9C"/>
    <w:rsid w:val="009723B0"/>
    <w:rsid w:val="009743C1"/>
    <w:rsid w:val="00974994"/>
    <w:rsid w:val="00975714"/>
    <w:rsid w:val="00975A4C"/>
    <w:rsid w:val="00975C82"/>
    <w:rsid w:val="009764B0"/>
    <w:rsid w:val="00976AFD"/>
    <w:rsid w:val="00976FA6"/>
    <w:rsid w:val="009822BE"/>
    <w:rsid w:val="009826E4"/>
    <w:rsid w:val="00982706"/>
    <w:rsid w:val="0098302D"/>
    <w:rsid w:val="009837FE"/>
    <w:rsid w:val="00983B5D"/>
    <w:rsid w:val="009849B9"/>
    <w:rsid w:val="00986608"/>
    <w:rsid w:val="00986838"/>
    <w:rsid w:val="00986BC8"/>
    <w:rsid w:val="00986F7B"/>
    <w:rsid w:val="009870E3"/>
    <w:rsid w:val="00987884"/>
    <w:rsid w:val="00987CA7"/>
    <w:rsid w:val="00990E28"/>
    <w:rsid w:val="00992173"/>
    <w:rsid w:val="00992462"/>
    <w:rsid w:val="009927BA"/>
    <w:rsid w:val="009932D1"/>
    <w:rsid w:val="00993866"/>
    <w:rsid w:val="00994611"/>
    <w:rsid w:val="0099463C"/>
    <w:rsid w:val="0099522B"/>
    <w:rsid w:val="00996035"/>
    <w:rsid w:val="00996B5E"/>
    <w:rsid w:val="00997CDB"/>
    <w:rsid w:val="009A11C5"/>
    <w:rsid w:val="009A4506"/>
    <w:rsid w:val="009A490B"/>
    <w:rsid w:val="009A4AE2"/>
    <w:rsid w:val="009A4EF0"/>
    <w:rsid w:val="009A541E"/>
    <w:rsid w:val="009A744B"/>
    <w:rsid w:val="009B04E5"/>
    <w:rsid w:val="009B0DB8"/>
    <w:rsid w:val="009B1238"/>
    <w:rsid w:val="009B13A1"/>
    <w:rsid w:val="009B1753"/>
    <w:rsid w:val="009B2D5F"/>
    <w:rsid w:val="009B3F61"/>
    <w:rsid w:val="009B400E"/>
    <w:rsid w:val="009B478E"/>
    <w:rsid w:val="009B4B70"/>
    <w:rsid w:val="009B4E20"/>
    <w:rsid w:val="009B4F88"/>
    <w:rsid w:val="009B50DE"/>
    <w:rsid w:val="009B51C5"/>
    <w:rsid w:val="009B5A06"/>
    <w:rsid w:val="009B5B92"/>
    <w:rsid w:val="009B63B9"/>
    <w:rsid w:val="009B63E0"/>
    <w:rsid w:val="009B6730"/>
    <w:rsid w:val="009B71E2"/>
    <w:rsid w:val="009C00BF"/>
    <w:rsid w:val="009C0597"/>
    <w:rsid w:val="009C098C"/>
    <w:rsid w:val="009C12C4"/>
    <w:rsid w:val="009C1E2C"/>
    <w:rsid w:val="009C205D"/>
    <w:rsid w:val="009C2578"/>
    <w:rsid w:val="009C2657"/>
    <w:rsid w:val="009C2BC9"/>
    <w:rsid w:val="009C2DCF"/>
    <w:rsid w:val="009C37CC"/>
    <w:rsid w:val="009C397D"/>
    <w:rsid w:val="009C3998"/>
    <w:rsid w:val="009C4419"/>
    <w:rsid w:val="009C53D6"/>
    <w:rsid w:val="009C5538"/>
    <w:rsid w:val="009C5674"/>
    <w:rsid w:val="009C5CB2"/>
    <w:rsid w:val="009C6B3B"/>
    <w:rsid w:val="009C6BE0"/>
    <w:rsid w:val="009C6CC7"/>
    <w:rsid w:val="009C6DE4"/>
    <w:rsid w:val="009C7A30"/>
    <w:rsid w:val="009C7D7B"/>
    <w:rsid w:val="009D28CD"/>
    <w:rsid w:val="009D2CF5"/>
    <w:rsid w:val="009D31B6"/>
    <w:rsid w:val="009D3623"/>
    <w:rsid w:val="009D4334"/>
    <w:rsid w:val="009D6C44"/>
    <w:rsid w:val="009D7F1D"/>
    <w:rsid w:val="009E1C79"/>
    <w:rsid w:val="009E202A"/>
    <w:rsid w:val="009E23D5"/>
    <w:rsid w:val="009E31C1"/>
    <w:rsid w:val="009E4E6F"/>
    <w:rsid w:val="009E65B8"/>
    <w:rsid w:val="009E65CF"/>
    <w:rsid w:val="009E6812"/>
    <w:rsid w:val="009E6B20"/>
    <w:rsid w:val="009E7856"/>
    <w:rsid w:val="009F03DB"/>
    <w:rsid w:val="009F0BFF"/>
    <w:rsid w:val="009F1606"/>
    <w:rsid w:val="009F1979"/>
    <w:rsid w:val="009F1F94"/>
    <w:rsid w:val="009F30CF"/>
    <w:rsid w:val="009F38C1"/>
    <w:rsid w:val="009F3D06"/>
    <w:rsid w:val="009F71AB"/>
    <w:rsid w:val="009F743F"/>
    <w:rsid w:val="009F79C0"/>
    <w:rsid w:val="009F7B57"/>
    <w:rsid w:val="00A003EE"/>
    <w:rsid w:val="00A00AAE"/>
    <w:rsid w:val="00A01796"/>
    <w:rsid w:val="00A018CC"/>
    <w:rsid w:val="00A01D52"/>
    <w:rsid w:val="00A01FDF"/>
    <w:rsid w:val="00A0208E"/>
    <w:rsid w:val="00A020B3"/>
    <w:rsid w:val="00A026E8"/>
    <w:rsid w:val="00A0297E"/>
    <w:rsid w:val="00A03EAC"/>
    <w:rsid w:val="00A041E2"/>
    <w:rsid w:val="00A0526D"/>
    <w:rsid w:val="00A053A4"/>
    <w:rsid w:val="00A067B0"/>
    <w:rsid w:val="00A06BBD"/>
    <w:rsid w:val="00A06D4D"/>
    <w:rsid w:val="00A07F9E"/>
    <w:rsid w:val="00A1048E"/>
    <w:rsid w:val="00A1180B"/>
    <w:rsid w:val="00A12A7D"/>
    <w:rsid w:val="00A12CB5"/>
    <w:rsid w:val="00A134E4"/>
    <w:rsid w:val="00A13CA1"/>
    <w:rsid w:val="00A13E34"/>
    <w:rsid w:val="00A13E76"/>
    <w:rsid w:val="00A14770"/>
    <w:rsid w:val="00A14B6A"/>
    <w:rsid w:val="00A1543B"/>
    <w:rsid w:val="00A157F0"/>
    <w:rsid w:val="00A15879"/>
    <w:rsid w:val="00A15B30"/>
    <w:rsid w:val="00A15BEC"/>
    <w:rsid w:val="00A15F5F"/>
    <w:rsid w:val="00A1667C"/>
    <w:rsid w:val="00A2014B"/>
    <w:rsid w:val="00A21117"/>
    <w:rsid w:val="00A22023"/>
    <w:rsid w:val="00A220B2"/>
    <w:rsid w:val="00A2331A"/>
    <w:rsid w:val="00A2351D"/>
    <w:rsid w:val="00A2389C"/>
    <w:rsid w:val="00A25020"/>
    <w:rsid w:val="00A25A96"/>
    <w:rsid w:val="00A25E5C"/>
    <w:rsid w:val="00A25F42"/>
    <w:rsid w:val="00A26675"/>
    <w:rsid w:val="00A2748F"/>
    <w:rsid w:val="00A3011B"/>
    <w:rsid w:val="00A303D9"/>
    <w:rsid w:val="00A30573"/>
    <w:rsid w:val="00A31964"/>
    <w:rsid w:val="00A31B18"/>
    <w:rsid w:val="00A330F5"/>
    <w:rsid w:val="00A3347D"/>
    <w:rsid w:val="00A33C18"/>
    <w:rsid w:val="00A34CA2"/>
    <w:rsid w:val="00A3509D"/>
    <w:rsid w:val="00A35293"/>
    <w:rsid w:val="00A358C3"/>
    <w:rsid w:val="00A35C7F"/>
    <w:rsid w:val="00A35E9B"/>
    <w:rsid w:val="00A35ECC"/>
    <w:rsid w:val="00A3631C"/>
    <w:rsid w:val="00A365B6"/>
    <w:rsid w:val="00A3669C"/>
    <w:rsid w:val="00A41711"/>
    <w:rsid w:val="00A4185D"/>
    <w:rsid w:val="00A41F6D"/>
    <w:rsid w:val="00A42E09"/>
    <w:rsid w:val="00A437A0"/>
    <w:rsid w:val="00A43ADF"/>
    <w:rsid w:val="00A43BFD"/>
    <w:rsid w:val="00A43F40"/>
    <w:rsid w:val="00A44CE3"/>
    <w:rsid w:val="00A457D6"/>
    <w:rsid w:val="00A4592B"/>
    <w:rsid w:val="00A46087"/>
    <w:rsid w:val="00A4611B"/>
    <w:rsid w:val="00A46632"/>
    <w:rsid w:val="00A47A7E"/>
    <w:rsid w:val="00A47B23"/>
    <w:rsid w:val="00A4DACF"/>
    <w:rsid w:val="00A50FF3"/>
    <w:rsid w:val="00A516E3"/>
    <w:rsid w:val="00A517FE"/>
    <w:rsid w:val="00A51C39"/>
    <w:rsid w:val="00A520A8"/>
    <w:rsid w:val="00A52EF3"/>
    <w:rsid w:val="00A553EE"/>
    <w:rsid w:val="00A569AD"/>
    <w:rsid w:val="00A569BE"/>
    <w:rsid w:val="00A56FFC"/>
    <w:rsid w:val="00A606D6"/>
    <w:rsid w:val="00A60D53"/>
    <w:rsid w:val="00A61762"/>
    <w:rsid w:val="00A61F46"/>
    <w:rsid w:val="00A6256C"/>
    <w:rsid w:val="00A62E36"/>
    <w:rsid w:val="00A62F90"/>
    <w:rsid w:val="00A6313C"/>
    <w:rsid w:val="00A63175"/>
    <w:rsid w:val="00A633E7"/>
    <w:rsid w:val="00A63656"/>
    <w:rsid w:val="00A63675"/>
    <w:rsid w:val="00A63B97"/>
    <w:rsid w:val="00A64E85"/>
    <w:rsid w:val="00A67238"/>
    <w:rsid w:val="00A67678"/>
    <w:rsid w:val="00A678F1"/>
    <w:rsid w:val="00A67A0C"/>
    <w:rsid w:val="00A67DF2"/>
    <w:rsid w:val="00A7012A"/>
    <w:rsid w:val="00A70C5E"/>
    <w:rsid w:val="00A71292"/>
    <w:rsid w:val="00A72064"/>
    <w:rsid w:val="00A72B47"/>
    <w:rsid w:val="00A7321C"/>
    <w:rsid w:val="00A73752"/>
    <w:rsid w:val="00A74720"/>
    <w:rsid w:val="00A757F3"/>
    <w:rsid w:val="00A76179"/>
    <w:rsid w:val="00A77879"/>
    <w:rsid w:val="00A77C30"/>
    <w:rsid w:val="00A80847"/>
    <w:rsid w:val="00A8132E"/>
    <w:rsid w:val="00A8251F"/>
    <w:rsid w:val="00A82702"/>
    <w:rsid w:val="00A827EF"/>
    <w:rsid w:val="00A83158"/>
    <w:rsid w:val="00A83279"/>
    <w:rsid w:val="00A8343A"/>
    <w:rsid w:val="00A84047"/>
    <w:rsid w:val="00A842AD"/>
    <w:rsid w:val="00A8490B"/>
    <w:rsid w:val="00A84FEC"/>
    <w:rsid w:val="00A854E7"/>
    <w:rsid w:val="00A85CAF"/>
    <w:rsid w:val="00A861E1"/>
    <w:rsid w:val="00A86A41"/>
    <w:rsid w:val="00A86E9D"/>
    <w:rsid w:val="00A8748F"/>
    <w:rsid w:val="00A87990"/>
    <w:rsid w:val="00A87F5F"/>
    <w:rsid w:val="00A906F8"/>
    <w:rsid w:val="00A90A76"/>
    <w:rsid w:val="00A91A07"/>
    <w:rsid w:val="00A92843"/>
    <w:rsid w:val="00A937DF"/>
    <w:rsid w:val="00A94474"/>
    <w:rsid w:val="00A946D4"/>
    <w:rsid w:val="00A950F9"/>
    <w:rsid w:val="00A9518F"/>
    <w:rsid w:val="00A95674"/>
    <w:rsid w:val="00A956A8"/>
    <w:rsid w:val="00A95CB0"/>
    <w:rsid w:val="00A96857"/>
    <w:rsid w:val="00A97182"/>
    <w:rsid w:val="00A97AF4"/>
    <w:rsid w:val="00AA0D5C"/>
    <w:rsid w:val="00AA0F8F"/>
    <w:rsid w:val="00AA100D"/>
    <w:rsid w:val="00AA2360"/>
    <w:rsid w:val="00AA23EB"/>
    <w:rsid w:val="00AA3302"/>
    <w:rsid w:val="00AA369E"/>
    <w:rsid w:val="00AA36D7"/>
    <w:rsid w:val="00AA3758"/>
    <w:rsid w:val="00AA3858"/>
    <w:rsid w:val="00AA3AD3"/>
    <w:rsid w:val="00AA4315"/>
    <w:rsid w:val="00AA45FD"/>
    <w:rsid w:val="00AA4624"/>
    <w:rsid w:val="00AA4BA9"/>
    <w:rsid w:val="00AA4E4B"/>
    <w:rsid w:val="00AA6E9D"/>
    <w:rsid w:val="00AB0D24"/>
    <w:rsid w:val="00AB0F31"/>
    <w:rsid w:val="00AB2D31"/>
    <w:rsid w:val="00AB57C0"/>
    <w:rsid w:val="00AB5B9D"/>
    <w:rsid w:val="00AB72E5"/>
    <w:rsid w:val="00AB7373"/>
    <w:rsid w:val="00AB7F92"/>
    <w:rsid w:val="00AC1224"/>
    <w:rsid w:val="00AC1880"/>
    <w:rsid w:val="00AC1CB7"/>
    <w:rsid w:val="00AC1EAE"/>
    <w:rsid w:val="00AC209F"/>
    <w:rsid w:val="00AC2710"/>
    <w:rsid w:val="00AC2BAB"/>
    <w:rsid w:val="00AC2DB3"/>
    <w:rsid w:val="00AC3414"/>
    <w:rsid w:val="00AC3DA5"/>
    <w:rsid w:val="00AC45EB"/>
    <w:rsid w:val="00AC4EA3"/>
    <w:rsid w:val="00AC5DB5"/>
    <w:rsid w:val="00AC5F80"/>
    <w:rsid w:val="00AC6347"/>
    <w:rsid w:val="00AC6F01"/>
    <w:rsid w:val="00AC7894"/>
    <w:rsid w:val="00AC79FF"/>
    <w:rsid w:val="00AC7F60"/>
    <w:rsid w:val="00AD192F"/>
    <w:rsid w:val="00AD253C"/>
    <w:rsid w:val="00AD2AA0"/>
    <w:rsid w:val="00AD2B95"/>
    <w:rsid w:val="00AD3502"/>
    <w:rsid w:val="00AD63DB"/>
    <w:rsid w:val="00AD74B2"/>
    <w:rsid w:val="00AD78C2"/>
    <w:rsid w:val="00AD7BD4"/>
    <w:rsid w:val="00AE06A5"/>
    <w:rsid w:val="00AE0997"/>
    <w:rsid w:val="00AE11D6"/>
    <w:rsid w:val="00AE1C8A"/>
    <w:rsid w:val="00AE2402"/>
    <w:rsid w:val="00AE2519"/>
    <w:rsid w:val="00AE2769"/>
    <w:rsid w:val="00AE324C"/>
    <w:rsid w:val="00AE38BC"/>
    <w:rsid w:val="00AE4033"/>
    <w:rsid w:val="00AE45BE"/>
    <w:rsid w:val="00AE4B3A"/>
    <w:rsid w:val="00AE4DF1"/>
    <w:rsid w:val="00AE55CC"/>
    <w:rsid w:val="00AE57C8"/>
    <w:rsid w:val="00AE590A"/>
    <w:rsid w:val="00AE5C3B"/>
    <w:rsid w:val="00AE668C"/>
    <w:rsid w:val="00AE779C"/>
    <w:rsid w:val="00AE7837"/>
    <w:rsid w:val="00AF0562"/>
    <w:rsid w:val="00AF0D08"/>
    <w:rsid w:val="00AF10B9"/>
    <w:rsid w:val="00AF1966"/>
    <w:rsid w:val="00AF1AF9"/>
    <w:rsid w:val="00AF2E20"/>
    <w:rsid w:val="00AF366A"/>
    <w:rsid w:val="00AF3B6E"/>
    <w:rsid w:val="00AF3CB6"/>
    <w:rsid w:val="00AF4BC5"/>
    <w:rsid w:val="00AF4E84"/>
    <w:rsid w:val="00AF5A04"/>
    <w:rsid w:val="00AF65C5"/>
    <w:rsid w:val="00AF6778"/>
    <w:rsid w:val="00AF6D6F"/>
    <w:rsid w:val="00B00492"/>
    <w:rsid w:val="00B00FEC"/>
    <w:rsid w:val="00B010E4"/>
    <w:rsid w:val="00B01DB6"/>
    <w:rsid w:val="00B01FB0"/>
    <w:rsid w:val="00B025BD"/>
    <w:rsid w:val="00B0374F"/>
    <w:rsid w:val="00B03EF4"/>
    <w:rsid w:val="00B04C0E"/>
    <w:rsid w:val="00B04CAD"/>
    <w:rsid w:val="00B05BD0"/>
    <w:rsid w:val="00B06EB8"/>
    <w:rsid w:val="00B06F1D"/>
    <w:rsid w:val="00B07565"/>
    <w:rsid w:val="00B0757E"/>
    <w:rsid w:val="00B07C59"/>
    <w:rsid w:val="00B10B5D"/>
    <w:rsid w:val="00B10DAE"/>
    <w:rsid w:val="00B112D6"/>
    <w:rsid w:val="00B11356"/>
    <w:rsid w:val="00B117FE"/>
    <w:rsid w:val="00B11B2A"/>
    <w:rsid w:val="00B11E27"/>
    <w:rsid w:val="00B14666"/>
    <w:rsid w:val="00B14D4E"/>
    <w:rsid w:val="00B17205"/>
    <w:rsid w:val="00B1734D"/>
    <w:rsid w:val="00B17415"/>
    <w:rsid w:val="00B17C3B"/>
    <w:rsid w:val="00B17D83"/>
    <w:rsid w:val="00B21D2B"/>
    <w:rsid w:val="00B22100"/>
    <w:rsid w:val="00B224DA"/>
    <w:rsid w:val="00B2254B"/>
    <w:rsid w:val="00B22945"/>
    <w:rsid w:val="00B22F75"/>
    <w:rsid w:val="00B237B7"/>
    <w:rsid w:val="00B239BB"/>
    <w:rsid w:val="00B23F90"/>
    <w:rsid w:val="00B247ED"/>
    <w:rsid w:val="00B24BF4"/>
    <w:rsid w:val="00B25732"/>
    <w:rsid w:val="00B25B38"/>
    <w:rsid w:val="00B25E0C"/>
    <w:rsid w:val="00B26B87"/>
    <w:rsid w:val="00B27494"/>
    <w:rsid w:val="00B2752E"/>
    <w:rsid w:val="00B27E06"/>
    <w:rsid w:val="00B27E4B"/>
    <w:rsid w:val="00B30DB4"/>
    <w:rsid w:val="00B30F94"/>
    <w:rsid w:val="00B31364"/>
    <w:rsid w:val="00B31383"/>
    <w:rsid w:val="00B31A81"/>
    <w:rsid w:val="00B32B4B"/>
    <w:rsid w:val="00B32C49"/>
    <w:rsid w:val="00B32D40"/>
    <w:rsid w:val="00B33E11"/>
    <w:rsid w:val="00B34347"/>
    <w:rsid w:val="00B34B93"/>
    <w:rsid w:val="00B3509D"/>
    <w:rsid w:val="00B35486"/>
    <w:rsid w:val="00B3599A"/>
    <w:rsid w:val="00B35B49"/>
    <w:rsid w:val="00B35FE8"/>
    <w:rsid w:val="00B3641C"/>
    <w:rsid w:val="00B36615"/>
    <w:rsid w:val="00B3667D"/>
    <w:rsid w:val="00B372B7"/>
    <w:rsid w:val="00B3740C"/>
    <w:rsid w:val="00B40512"/>
    <w:rsid w:val="00B412B8"/>
    <w:rsid w:val="00B415D1"/>
    <w:rsid w:val="00B41F46"/>
    <w:rsid w:val="00B42159"/>
    <w:rsid w:val="00B42846"/>
    <w:rsid w:val="00B42D72"/>
    <w:rsid w:val="00B42FB4"/>
    <w:rsid w:val="00B432CE"/>
    <w:rsid w:val="00B4372F"/>
    <w:rsid w:val="00B43CA3"/>
    <w:rsid w:val="00B446E0"/>
    <w:rsid w:val="00B4502D"/>
    <w:rsid w:val="00B457E9"/>
    <w:rsid w:val="00B46372"/>
    <w:rsid w:val="00B467D0"/>
    <w:rsid w:val="00B46DB8"/>
    <w:rsid w:val="00B4760F"/>
    <w:rsid w:val="00B47941"/>
    <w:rsid w:val="00B5080B"/>
    <w:rsid w:val="00B50D9A"/>
    <w:rsid w:val="00B51080"/>
    <w:rsid w:val="00B516AC"/>
    <w:rsid w:val="00B52DA3"/>
    <w:rsid w:val="00B53E0C"/>
    <w:rsid w:val="00B53F0A"/>
    <w:rsid w:val="00B55132"/>
    <w:rsid w:val="00B5522B"/>
    <w:rsid w:val="00B55A0C"/>
    <w:rsid w:val="00B55CE1"/>
    <w:rsid w:val="00B567BD"/>
    <w:rsid w:val="00B56AD3"/>
    <w:rsid w:val="00B5753E"/>
    <w:rsid w:val="00B5764E"/>
    <w:rsid w:val="00B579EE"/>
    <w:rsid w:val="00B57C01"/>
    <w:rsid w:val="00B57DD0"/>
    <w:rsid w:val="00B6032F"/>
    <w:rsid w:val="00B60AC1"/>
    <w:rsid w:val="00B60D6D"/>
    <w:rsid w:val="00B61DC9"/>
    <w:rsid w:val="00B623E7"/>
    <w:rsid w:val="00B62511"/>
    <w:rsid w:val="00B62687"/>
    <w:rsid w:val="00B62A2F"/>
    <w:rsid w:val="00B63B33"/>
    <w:rsid w:val="00B63B3F"/>
    <w:rsid w:val="00B63F57"/>
    <w:rsid w:val="00B64983"/>
    <w:rsid w:val="00B64CD3"/>
    <w:rsid w:val="00B65000"/>
    <w:rsid w:val="00B671D5"/>
    <w:rsid w:val="00B6747E"/>
    <w:rsid w:val="00B67C02"/>
    <w:rsid w:val="00B70475"/>
    <w:rsid w:val="00B71321"/>
    <w:rsid w:val="00B727FD"/>
    <w:rsid w:val="00B734EE"/>
    <w:rsid w:val="00B738D3"/>
    <w:rsid w:val="00B73CA7"/>
    <w:rsid w:val="00B751BE"/>
    <w:rsid w:val="00B766A2"/>
    <w:rsid w:val="00B77254"/>
    <w:rsid w:val="00B81B36"/>
    <w:rsid w:val="00B81F18"/>
    <w:rsid w:val="00B820B5"/>
    <w:rsid w:val="00B8221A"/>
    <w:rsid w:val="00B8241B"/>
    <w:rsid w:val="00B82A07"/>
    <w:rsid w:val="00B831FD"/>
    <w:rsid w:val="00B83683"/>
    <w:rsid w:val="00B84F72"/>
    <w:rsid w:val="00B85116"/>
    <w:rsid w:val="00B855E2"/>
    <w:rsid w:val="00B857BC"/>
    <w:rsid w:val="00B85983"/>
    <w:rsid w:val="00B85A0A"/>
    <w:rsid w:val="00B85D3C"/>
    <w:rsid w:val="00B85D85"/>
    <w:rsid w:val="00B85EC6"/>
    <w:rsid w:val="00B87931"/>
    <w:rsid w:val="00B90102"/>
    <w:rsid w:val="00B91114"/>
    <w:rsid w:val="00B91B83"/>
    <w:rsid w:val="00B922D4"/>
    <w:rsid w:val="00B925CF"/>
    <w:rsid w:val="00B9356B"/>
    <w:rsid w:val="00B93913"/>
    <w:rsid w:val="00B93B73"/>
    <w:rsid w:val="00B9444F"/>
    <w:rsid w:val="00B96371"/>
    <w:rsid w:val="00B968EB"/>
    <w:rsid w:val="00B97D83"/>
    <w:rsid w:val="00BA02C7"/>
    <w:rsid w:val="00BA13AD"/>
    <w:rsid w:val="00BA1968"/>
    <w:rsid w:val="00BA1AE5"/>
    <w:rsid w:val="00BA285E"/>
    <w:rsid w:val="00BA2C04"/>
    <w:rsid w:val="00BA2E75"/>
    <w:rsid w:val="00BA3226"/>
    <w:rsid w:val="00BA395B"/>
    <w:rsid w:val="00BA44EB"/>
    <w:rsid w:val="00BA4745"/>
    <w:rsid w:val="00BA4D6E"/>
    <w:rsid w:val="00BA4FBF"/>
    <w:rsid w:val="00BA78A8"/>
    <w:rsid w:val="00BA7E2F"/>
    <w:rsid w:val="00BB0614"/>
    <w:rsid w:val="00BB09C6"/>
    <w:rsid w:val="00BB31EF"/>
    <w:rsid w:val="00BB39A0"/>
    <w:rsid w:val="00BB4AEE"/>
    <w:rsid w:val="00BB5039"/>
    <w:rsid w:val="00BB508E"/>
    <w:rsid w:val="00BB5BA2"/>
    <w:rsid w:val="00BB62F2"/>
    <w:rsid w:val="00BB6A7A"/>
    <w:rsid w:val="00BB789B"/>
    <w:rsid w:val="00BB7AF3"/>
    <w:rsid w:val="00BC061F"/>
    <w:rsid w:val="00BC08C1"/>
    <w:rsid w:val="00BC1374"/>
    <w:rsid w:val="00BC1D6A"/>
    <w:rsid w:val="00BC205B"/>
    <w:rsid w:val="00BC2461"/>
    <w:rsid w:val="00BC2698"/>
    <w:rsid w:val="00BC27E2"/>
    <w:rsid w:val="00BC2A80"/>
    <w:rsid w:val="00BC2AA5"/>
    <w:rsid w:val="00BC473D"/>
    <w:rsid w:val="00BC4B48"/>
    <w:rsid w:val="00BC4D9E"/>
    <w:rsid w:val="00BC50A4"/>
    <w:rsid w:val="00BC5F8F"/>
    <w:rsid w:val="00BC606E"/>
    <w:rsid w:val="00BC6243"/>
    <w:rsid w:val="00BC6294"/>
    <w:rsid w:val="00BC65EE"/>
    <w:rsid w:val="00BD0485"/>
    <w:rsid w:val="00BD16DB"/>
    <w:rsid w:val="00BD1E27"/>
    <w:rsid w:val="00BD219C"/>
    <w:rsid w:val="00BD305F"/>
    <w:rsid w:val="00BD54B3"/>
    <w:rsid w:val="00BD5EC7"/>
    <w:rsid w:val="00BD60BF"/>
    <w:rsid w:val="00BD6220"/>
    <w:rsid w:val="00BD64D7"/>
    <w:rsid w:val="00BD64E5"/>
    <w:rsid w:val="00BD6DDF"/>
    <w:rsid w:val="00BE0AB4"/>
    <w:rsid w:val="00BE0C79"/>
    <w:rsid w:val="00BE27DC"/>
    <w:rsid w:val="00BE34F2"/>
    <w:rsid w:val="00BE3BCF"/>
    <w:rsid w:val="00BE3C1B"/>
    <w:rsid w:val="00BE3EF4"/>
    <w:rsid w:val="00BE4C85"/>
    <w:rsid w:val="00BE63BF"/>
    <w:rsid w:val="00BE6B68"/>
    <w:rsid w:val="00BE7158"/>
    <w:rsid w:val="00BE7170"/>
    <w:rsid w:val="00BE73F5"/>
    <w:rsid w:val="00BE79FA"/>
    <w:rsid w:val="00BF01D1"/>
    <w:rsid w:val="00BF03EA"/>
    <w:rsid w:val="00BF0972"/>
    <w:rsid w:val="00BF11EA"/>
    <w:rsid w:val="00BF1225"/>
    <w:rsid w:val="00BF1AEB"/>
    <w:rsid w:val="00BF2A85"/>
    <w:rsid w:val="00BF2DAF"/>
    <w:rsid w:val="00BF330A"/>
    <w:rsid w:val="00BF3C7B"/>
    <w:rsid w:val="00BF4A47"/>
    <w:rsid w:val="00BF4A75"/>
    <w:rsid w:val="00BF51D4"/>
    <w:rsid w:val="00BF52F1"/>
    <w:rsid w:val="00BF5615"/>
    <w:rsid w:val="00BF68F8"/>
    <w:rsid w:val="00BF6C48"/>
    <w:rsid w:val="00BF71EC"/>
    <w:rsid w:val="00BF73E6"/>
    <w:rsid w:val="00BF7468"/>
    <w:rsid w:val="00BF7B15"/>
    <w:rsid w:val="00C01673"/>
    <w:rsid w:val="00C022AB"/>
    <w:rsid w:val="00C034FD"/>
    <w:rsid w:val="00C03A9B"/>
    <w:rsid w:val="00C04333"/>
    <w:rsid w:val="00C04C25"/>
    <w:rsid w:val="00C05A8B"/>
    <w:rsid w:val="00C05BE9"/>
    <w:rsid w:val="00C05E5A"/>
    <w:rsid w:val="00C05E65"/>
    <w:rsid w:val="00C05F7C"/>
    <w:rsid w:val="00C06ACB"/>
    <w:rsid w:val="00C076C9"/>
    <w:rsid w:val="00C104D0"/>
    <w:rsid w:val="00C13233"/>
    <w:rsid w:val="00C13378"/>
    <w:rsid w:val="00C13A1B"/>
    <w:rsid w:val="00C143F8"/>
    <w:rsid w:val="00C15A42"/>
    <w:rsid w:val="00C166D1"/>
    <w:rsid w:val="00C16CC3"/>
    <w:rsid w:val="00C16FE2"/>
    <w:rsid w:val="00C17483"/>
    <w:rsid w:val="00C17C86"/>
    <w:rsid w:val="00C20606"/>
    <w:rsid w:val="00C20C55"/>
    <w:rsid w:val="00C22372"/>
    <w:rsid w:val="00C2285A"/>
    <w:rsid w:val="00C22E29"/>
    <w:rsid w:val="00C22FE7"/>
    <w:rsid w:val="00C2535E"/>
    <w:rsid w:val="00C2555A"/>
    <w:rsid w:val="00C26812"/>
    <w:rsid w:val="00C26AE0"/>
    <w:rsid w:val="00C26F98"/>
    <w:rsid w:val="00C27797"/>
    <w:rsid w:val="00C2781B"/>
    <w:rsid w:val="00C27C1C"/>
    <w:rsid w:val="00C306B0"/>
    <w:rsid w:val="00C30AE0"/>
    <w:rsid w:val="00C30B1D"/>
    <w:rsid w:val="00C30DE9"/>
    <w:rsid w:val="00C31593"/>
    <w:rsid w:val="00C318E3"/>
    <w:rsid w:val="00C31977"/>
    <w:rsid w:val="00C31EB9"/>
    <w:rsid w:val="00C32573"/>
    <w:rsid w:val="00C32C59"/>
    <w:rsid w:val="00C32CD7"/>
    <w:rsid w:val="00C352F2"/>
    <w:rsid w:val="00C3594A"/>
    <w:rsid w:val="00C35BD9"/>
    <w:rsid w:val="00C35D3F"/>
    <w:rsid w:val="00C35FFC"/>
    <w:rsid w:val="00C36246"/>
    <w:rsid w:val="00C3689A"/>
    <w:rsid w:val="00C3696C"/>
    <w:rsid w:val="00C37687"/>
    <w:rsid w:val="00C37C71"/>
    <w:rsid w:val="00C403E6"/>
    <w:rsid w:val="00C40CA3"/>
    <w:rsid w:val="00C41AD0"/>
    <w:rsid w:val="00C42211"/>
    <w:rsid w:val="00C42683"/>
    <w:rsid w:val="00C43256"/>
    <w:rsid w:val="00C444B0"/>
    <w:rsid w:val="00C445D7"/>
    <w:rsid w:val="00C44870"/>
    <w:rsid w:val="00C451B7"/>
    <w:rsid w:val="00C454E1"/>
    <w:rsid w:val="00C46999"/>
    <w:rsid w:val="00C46AA5"/>
    <w:rsid w:val="00C46B73"/>
    <w:rsid w:val="00C47731"/>
    <w:rsid w:val="00C5093E"/>
    <w:rsid w:val="00C51925"/>
    <w:rsid w:val="00C51927"/>
    <w:rsid w:val="00C51A1E"/>
    <w:rsid w:val="00C52184"/>
    <w:rsid w:val="00C52A9F"/>
    <w:rsid w:val="00C53236"/>
    <w:rsid w:val="00C53636"/>
    <w:rsid w:val="00C54FE7"/>
    <w:rsid w:val="00C55BD4"/>
    <w:rsid w:val="00C55DA7"/>
    <w:rsid w:val="00C57022"/>
    <w:rsid w:val="00C57750"/>
    <w:rsid w:val="00C57CF9"/>
    <w:rsid w:val="00C57FA0"/>
    <w:rsid w:val="00C60306"/>
    <w:rsid w:val="00C60904"/>
    <w:rsid w:val="00C61DC7"/>
    <w:rsid w:val="00C62430"/>
    <w:rsid w:val="00C62747"/>
    <w:rsid w:val="00C636CD"/>
    <w:rsid w:val="00C64C9B"/>
    <w:rsid w:val="00C64FE1"/>
    <w:rsid w:val="00C65010"/>
    <w:rsid w:val="00C650F1"/>
    <w:rsid w:val="00C65D59"/>
    <w:rsid w:val="00C66002"/>
    <w:rsid w:val="00C66C89"/>
    <w:rsid w:val="00C701A0"/>
    <w:rsid w:val="00C70711"/>
    <w:rsid w:val="00C7077C"/>
    <w:rsid w:val="00C70809"/>
    <w:rsid w:val="00C70B6E"/>
    <w:rsid w:val="00C7103B"/>
    <w:rsid w:val="00C71ACA"/>
    <w:rsid w:val="00C71E37"/>
    <w:rsid w:val="00C7276E"/>
    <w:rsid w:val="00C72C3E"/>
    <w:rsid w:val="00C732A2"/>
    <w:rsid w:val="00C738EB"/>
    <w:rsid w:val="00C739C1"/>
    <w:rsid w:val="00C745B5"/>
    <w:rsid w:val="00C74DC6"/>
    <w:rsid w:val="00C7568C"/>
    <w:rsid w:val="00C759FA"/>
    <w:rsid w:val="00C75FD3"/>
    <w:rsid w:val="00C76BEF"/>
    <w:rsid w:val="00C7728D"/>
    <w:rsid w:val="00C77E49"/>
    <w:rsid w:val="00C807C8"/>
    <w:rsid w:val="00C80FAA"/>
    <w:rsid w:val="00C818FC"/>
    <w:rsid w:val="00C81BDB"/>
    <w:rsid w:val="00C81E57"/>
    <w:rsid w:val="00C82264"/>
    <w:rsid w:val="00C82595"/>
    <w:rsid w:val="00C828C2"/>
    <w:rsid w:val="00C82A40"/>
    <w:rsid w:val="00C834CB"/>
    <w:rsid w:val="00C836C2"/>
    <w:rsid w:val="00C83829"/>
    <w:rsid w:val="00C83B76"/>
    <w:rsid w:val="00C84374"/>
    <w:rsid w:val="00C8470E"/>
    <w:rsid w:val="00C848BB"/>
    <w:rsid w:val="00C84ADD"/>
    <w:rsid w:val="00C856A4"/>
    <w:rsid w:val="00C856CB"/>
    <w:rsid w:val="00C85CFA"/>
    <w:rsid w:val="00C86985"/>
    <w:rsid w:val="00C87371"/>
    <w:rsid w:val="00C8783D"/>
    <w:rsid w:val="00C87FE8"/>
    <w:rsid w:val="00C90996"/>
    <w:rsid w:val="00C90D22"/>
    <w:rsid w:val="00C92C57"/>
    <w:rsid w:val="00C92F61"/>
    <w:rsid w:val="00C935DF"/>
    <w:rsid w:val="00C94E21"/>
    <w:rsid w:val="00C951C1"/>
    <w:rsid w:val="00C95F2E"/>
    <w:rsid w:val="00C976CB"/>
    <w:rsid w:val="00C97E1A"/>
    <w:rsid w:val="00CA00C2"/>
    <w:rsid w:val="00CA2550"/>
    <w:rsid w:val="00CA2A88"/>
    <w:rsid w:val="00CA417F"/>
    <w:rsid w:val="00CA428C"/>
    <w:rsid w:val="00CA4BFF"/>
    <w:rsid w:val="00CA559F"/>
    <w:rsid w:val="00CA746A"/>
    <w:rsid w:val="00CA79A9"/>
    <w:rsid w:val="00CB054B"/>
    <w:rsid w:val="00CB0674"/>
    <w:rsid w:val="00CB11A1"/>
    <w:rsid w:val="00CB12B0"/>
    <w:rsid w:val="00CB1B0A"/>
    <w:rsid w:val="00CB1FE6"/>
    <w:rsid w:val="00CB218B"/>
    <w:rsid w:val="00CB2D88"/>
    <w:rsid w:val="00CB31EA"/>
    <w:rsid w:val="00CB3314"/>
    <w:rsid w:val="00CB3399"/>
    <w:rsid w:val="00CB3AE5"/>
    <w:rsid w:val="00CB3D18"/>
    <w:rsid w:val="00CB3DAE"/>
    <w:rsid w:val="00CB414C"/>
    <w:rsid w:val="00CB445F"/>
    <w:rsid w:val="00CB551F"/>
    <w:rsid w:val="00CB575B"/>
    <w:rsid w:val="00CB5AD1"/>
    <w:rsid w:val="00CB5E70"/>
    <w:rsid w:val="00CB68E9"/>
    <w:rsid w:val="00CB6BFC"/>
    <w:rsid w:val="00CB72DA"/>
    <w:rsid w:val="00CB771A"/>
    <w:rsid w:val="00CC0055"/>
    <w:rsid w:val="00CC011A"/>
    <w:rsid w:val="00CC0788"/>
    <w:rsid w:val="00CC0CCE"/>
    <w:rsid w:val="00CC151A"/>
    <w:rsid w:val="00CC17DD"/>
    <w:rsid w:val="00CC1C64"/>
    <w:rsid w:val="00CC2101"/>
    <w:rsid w:val="00CC21E2"/>
    <w:rsid w:val="00CC3EF0"/>
    <w:rsid w:val="00CC4196"/>
    <w:rsid w:val="00CC4268"/>
    <w:rsid w:val="00CC4D41"/>
    <w:rsid w:val="00CC4DED"/>
    <w:rsid w:val="00CC5341"/>
    <w:rsid w:val="00CC5C94"/>
    <w:rsid w:val="00CC5D08"/>
    <w:rsid w:val="00CC5DBB"/>
    <w:rsid w:val="00CC7787"/>
    <w:rsid w:val="00CD21B7"/>
    <w:rsid w:val="00CD2FFE"/>
    <w:rsid w:val="00CD4B93"/>
    <w:rsid w:val="00CD59BE"/>
    <w:rsid w:val="00CD5CE6"/>
    <w:rsid w:val="00CD5E59"/>
    <w:rsid w:val="00CD6023"/>
    <w:rsid w:val="00CD6A24"/>
    <w:rsid w:val="00CE027F"/>
    <w:rsid w:val="00CE04D0"/>
    <w:rsid w:val="00CE15A1"/>
    <w:rsid w:val="00CE251A"/>
    <w:rsid w:val="00CE2C00"/>
    <w:rsid w:val="00CE3217"/>
    <w:rsid w:val="00CE32AE"/>
    <w:rsid w:val="00CE3738"/>
    <w:rsid w:val="00CE431D"/>
    <w:rsid w:val="00CE56C5"/>
    <w:rsid w:val="00CE5914"/>
    <w:rsid w:val="00CE5954"/>
    <w:rsid w:val="00CE5C0E"/>
    <w:rsid w:val="00CE5EF7"/>
    <w:rsid w:val="00CE6417"/>
    <w:rsid w:val="00CE727F"/>
    <w:rsid w:val="00CE7ABB"/>
    <w:rsid w:val="00CE7FF7"/>
    <w:rsid w:val="00CF0261"/>
    <w:rsid w:val="00CF1BCC"/>
    <w:rsid w:val="00CF239A"/>
    <w:rsid w:val="00CF2DBE"/>
    <w:rsid w:val="00CF2F3D"/>
    <w:rsid w:val="00CF3B1B"/>
    <w:rsid w:val="00CF478B"/>
    <w:rsid w:val="00CF4A4A"/>
    <w:rsid w:val="00CF5C0C"/>
    <w:rsid w:val="00CF673E"/>
    <w:rsid w:val="00CF7767"/>
    <w:rsid w:val="00CF7E0C"/>
    <w:rsid w:val="00D0045D"/>
    <w:rsid w:val="00D019B6"/>
    <w:rsid w:val="00D01D05"/>
    <w:rsid w:val="00D0366C"/>
    <w:rsid w:val="00D037E6"/>
    <w:rsid w:val="00D04B45"/>
    <w:rsid w:val="00D04C22"/>
    <w:rsid w:val="00D04D2F"/>
    <w:rsid w:val="00D05306"/>
    <w:rsid w:val="00D0720B"/>
    <w:rsid w:val="00D0770F"/>
    <w:rsid w:val="00D0A561"/>
    <w:rsid w:val="00D10070"/>
    <w:rsid w:val="00D1016F"/>
    <w:rsid w:val="00D10B95"/>
    <w:rsid w:val="00D10D11"/>
    <w:rsid w:val="00D124EC"/>
    <w:rsid w:val="00D128C2"/>
    <w:rsid w:val="00D149D4"/>
    <w:rsid w:val="00D14F60"/>
    <w:rsid w:val="00D15DC8"/>
    <w:rsid w:val="00D164D3"/>
    <w:rsid w:val="00D1650A"/>
    <w:rsid w:val="00D16B74"/>
    <w:rsid w:val="00D179FC"/>
    <w:rsid w:val="00D203C6"/>
    <w:rsid w:val="00D20B41"/>
    <w:rsid w:val="00D215E8"/>
    <w:rsid w:val="00D21665"/>
    <w:rsid w:val="00D216DA"/>
    <w:rsid w:val="00D21D7D"/>
    <w:rsid w:val="00D22187"/>
    <w:rsid w:val="00D234B5"/>
    <w:rsid w:val="00D239C1"/>
    <w:rsid w:val="00D23C8C"/>
    <w:rsid w:val="00D243B4"/>
    <w:rsid w:val="00D2454A"/>
    <w:rsid w:val="00D2486F"/>
    <w:rsid w:val="00D24E5B"/>
    <w:rsid w:val="00D256FD"/>
    <w:rsid w:val="00D25E01"/>
    <w:rsid w:val="00D25EE7"/>
    <w:rsid w:val="00D2609C"/>
    <w:rsid w:val="00D26C2E"/>
    <w:rsid w:val="00D27C07"/>
    <w:rsid w:val="00D309A4"/>
    <w:rsid w:val="00D30AF2"/>
    <w:rsid w:val="00D30CA8"/>
    <w:rsid w:val="00D30CF9"/>
    <w:rsid w:val="00D310B1"/>
    <w:rsid w:val="00D3112D"/>
    <w:rsid w:val="00D32210"/>
    <w:rsid w:val="00D3238D"/>
    <w:rsid w:val="00D32618"/>
    <w:rsid w:val="00D34D77"/>
    <w:rsid w:val="00D34D98"/>
    <w:rsid w:val="00D35525"/>
    <w:rsid w:val="00D35654"/>
    <w:rsid w:val="00D35793"/>
    <w:rsid w:val="00D35FA3"/>
    <w:rsid w:val="00D37213"/>
    <w:rsid w:val="00D376C6"/>
    <w:rsid w:val="00D40743"/>
    <w:rsid w:val="00D40972"/>
    <w:rsid w:val="00D4121E"/>
    <w:rsid w:val="00D41D85"/>
    <w:rsid w:val="00D41F2F"/>
    <w:rsid w:val="00D421F7"/>
    <w:rsid w:val="00D430AD"/>
    <w:rsid w:val="00D44A50"/>
    <w:rsid w:val="00D44D61"/>
    <w:rsid w:val="00D44FE9"/>
    <w:rsid w:val="00D45D7E"/>
    <w:rsid w:val="00D46EAB"/>
    <w:rsid w:val="00D4718D"/>
    <w:rsid w:val="00D473EA"/>
    <w:rsid w:val="00D5073A"/>
    <w:rsid w:val="00D52338"/>
    <w:rsid w:val="00D5278A"/>
    <w:rsid w:val="00D537FD"/>
    <w:rsid w:val="00D53D98"/>
    <w:rsid w:val="00D54ED7"/>
    <w:rsid w:val="00D550AE"/>
    <w:rsid w:val="00D55BBD"/>
    <w:rsid w:val="00D57F23"/>
    <w:rsid w:val="00D602BC"/>
    <w:rsid w:val="00D61AEE"/>
    <w:rsid w:val="00D623FB"/>
    <w:rsid w:val="00D62A90"/>
    <w:rsid w:val="00D63473"/>
    <w:rsid w:val="00D63B18"/>
    <w:rsid w:val="00D63DAC"/>
    <w:rsid w:val="00D64AEA"/>
    <w:rsid w:val="00D64C7A"/>
    <w:rsid w:val="00D65C4E"/>
    <w:rsid w:val="00D65E15"/>
    <w:rsid w:val="00D6641B"/>
    <w:rsid w:val="00D666C2"/>
    <w:rsid w:val="00D66D99"/>
    <w:rsid w:val="00D675FA"/>
    <w:rsid w:val="00D677D1"/>
    <w:rsid w:val="00D67804"/>
    <w:rsid w:val="00D712A4"/>
    <w:rsid w:val="00D71879"/>
    <w:rsid w:val="00D7252F"/>
    <w:rsid w:val="00D72600"/>
    <w:rsid w:val="00D73242"/>
    <w:rsid w:val="00D73BCC"/>
    <w:rsid w:val="00D748ED"/>
    <w:rsid w:val="00D74A41"/>
    <w:rsid w:val="00D754FC"/>
    <w:rsid w:val="00D755E9"/>
    <w:rsid w:val="00D75970"/>
    <w:rsid w:val="00D75CFF"/>
    <w:rsid w:val="00D7610F"/>
    <w:rsid w:val="00D76721"/>
    <w:rsid w:val="00D76B7C"/>
    <w:rsid w:val="00D8034E"/>
    <w:rsid w:val="00D80C71"/>
    <w:rsid w:val="00D81152"/>
    <w:rsid w:val="00D81922"/>
    <w:rsid w:val="00D827B3"/>
    <w:rsid w:val="00D82B18"/>
    <w:rsid w:val="00D8326C"/>
    <w:rsid w:val="00D83BE0"/>
    <w:rsid w:val="00D84E6F"/>
    <w:rsid w:val="00D8576A"/>
    <w:rsid w:val="00D870C9"/>
    <w:rsid w:val="00D87827"/>
    <w:rsid w:val="00D90426"/>
    <w:rsid w:val="00D90C96"/>
    <w:rsid w:val="00D90DB9"/>
    <w:rsid w:val="00D92FFD"/>
    <w:rsid w:val="00D93DA3"/>
    <w:rsid w:val="00D940E1"/>
    <w:rsid w:val="00D94A1A"/>
    <w:rsid w:val="00D94ACA"/>
    <w:rsid w:val="00D953D1"/>
    <w:rsid w:val="00D95BA2"/>
    <w:rsid w:val="00D96F4C"/>
    <w:rsid w:val="00D973FC"/>
    <w:rsid w:val="00D976FF"/>
    <w:rsid w:val="00DA0151"/>
    <w:rsid w:val="00DA078F"/>
    <w:rsid w:val="00DA0E3D"/>
    <w:rsid w:val="00DA182E"/>
    <w:rsid w:val="00DA34CA"/>
    <w:rsid w:val="00DA3B36"/>
    <w:rsid w:val="00DA3B4F"/>
    <w:rsid w:val="00DA457C"/>
    <w:rsid w:val="00DA4C66"/>
    <w:rsid w:val="00DA57C1"/>
    <w:rsid w:val="00DA6456"/>
    <w:rsid w:val="00DA6CFA"/>
    <w:rsid w:val="00DB0AF2"/>
    <w:rsid w:val="00DB1771"/>
    <w:rsid w:val="00DB1916"/>
    <w:rsid w:val="00DB2A58"/>
    <w:rsid w:val="00DB2A6E"/>
    <w:rsid w:val="00DB35DE"/>
    <w:rsid w:val="00DB3CAA"/>
    <w:rsid w:val="00DB3EA3"/>
    <w:rsid w:val="00DB4383"/>
    <w:rsid w:val="00DB4BD3"/>
    <w:rsid w:val="00DB532C"/>
    <w:rsid w:val="00DB53A8"/>
    <w:rsid w:val="00DB572D"/>
    <w:rsid w:val="00DB6A9D"/>
    <w:rsid w:val="00DB7B47"/>
    <w:rsid w:val="00DB7BDA"/>
    <w:rsid w:val="00DC013B"/>
    <w:rsid w:val="00DC0888"/>
    <w:rsid w:val="00DC0CBA"/>
    <w:rsid w:val="00DC0CD7"/>
    <w:rsid w:val="00DC12EA"/>
    <w:rsid w:val="00DC1563"/>
    <w:rsid w:val="00DC185F"/>
    <w:rsid w:val="00DC24D7"/>
    <w:rsid w:val="00DC32BC"/>
    <w:rsid w:val="00DC37BD"/>
    <w:rsid w:val="00DC432C"/>
    <w:rsid w:val="00DC5DE8"/>
    <w:rsid w:val="00DC5DF7"/>
    <w:rsid w:val="00DC61F3"/>
    <w:rsid w:val="00DC6A0A"/>
    <w:rsid w:val="00DC6E57"/>
    <w:rsid w:val="00DC6EEC"/>
    <w:rsid w:val="00DC71B3"/>
    <w:rsid w:val="00DC79E0"/>
    <w:rsid w:val="00DD0728"/>
    <w:rsid w:val="00DD08A6"/>
    <w:rsid w:val="00DD1768"/>
    <w:rsid w:val="00DD360C"/>
    <w:rsid w:val="00DD4D55"/>
    <w:rsid w:val="00DD5817"/>
    <w:rsid w:val="00DD5D5D"/>
    <w:rsid w:val="00DD60AB"/>
    <w:rsid w:val="00DE00DA"/>
    <w:rsid w:val="00DE0440"/>
    <w:rsid w:val="00DE0CE5"/>
    <w:rsid w:val="00DE21A4"/>
    <w:rsid w:val="00DE40C2"/>
    <w:rsid w:val="00DE5215"/>
    <w:rsid w:val="00DE6D48"/>
    <w:rsid w:val="00DE6E80"/>
    <w:rsid w:val="00DE6F30"/>
    <w:rsid w:val="00DE747A"/>
    <w:rsid w:val="00DF0CDB"/>
    <w:rsid w:val="00DF1A6F"/>
    <w:rsid w:val="00DF2D22"/>
    <w:rsid w:val="00DF382A"/>
    <w:rsid w:val="00DF4CA7"/>
    <w:rsid w:val="00DF559C"/>
    <w:rsid w:val="00DF5B6C"/>
    <w:rsid w:val="00DF67A9"/>
    <w:rsid w:val="00DF732B"/>
    <w:rsid w:val="00DF77D5"/>
    <w:rsid w:val="00E018DB"/>
    <w:rsid w:val="00E0195D"/>
    <w:rsid w:val="00E01BAF"/>
    <w:rsid w:val="00E02081"/>
    <w:rsid w:val="00E035BC"/>
    <w:rsid w:val="00E06176"/>
    <w:rsid w:val="00E06AD2"/>
    <w:rsid w:val="00E07959"/>
    <w:rsid w:val="00E1027A"/>
    <w:rsid w:val="00E10611"/>
    <w:rsid w:val="00E10A54"/>
    <w:rsid w:val="00E10C5A"/>
    <w:rsid w:val="00E11874"/>
    <w:rsid w:val="00E11AAB"/>
    <w:rsid w:val="00E12E16"/>
    <w:rsid w:val="00E13D46"/>
    <w:rsid w:val="00E14068"/>
    <w:rsid w:val="00E145B3"/>
    <w:rsid w:val="00E149C2"/>
    <w:rsid w:val="00E15277"/>
    <w:rsid w:val="00E15BB5"/>
    <w:rsid w:val="00E16BFE"/>
    <w:rsid w:val="00E16CFA"/>
    <w:rsid w:val="00E176DB"/>
    <w:rsid w:val="00E1788D"/>
    <w:rsid w:val="00E20C01"/>
    <w:rsid w:val="00E21482"/>
    <w:rsid w:val="00E2176C"/>
    <w:rsid w:val="00E21E5B"/>
    <w:rsid w:val="00E22944"/>
    <w:rsid w:val="00E22AB4"/>
    <w:rsid w:val="00E22DEF"/>
    <w:rsid w:val="00E23E1B"/>
    <w:rsid w:val="00E24011"/>
    <w:rsid w:val="00E243F4"/>
    <w:rsid w:val="00E244D8"/>
    <w:rsid w:val="00E25465"/>
    <w:rsid w:val="00E254A6"/>
    <w:rsid w:val="00E25C97"/>
    <w:rsid w:val="00E2630D"/>
    <w:rsid w:val="00E27321"/>
    <w:rsid w:val="00E279FA"/>
    <w:rsid w:val="00E27C24"/>
    <w:rsid w:val="00E27C5E"/>
    <w:rsid w:val="00E27CFF"/>
    <w:rsid w:val="00E30789"/>
    <w:rsid w:val="00E30DD6"/>
    <w:rsid w:val="00E311C8"/>
    <w:rsid w:val="00E31F66"/>
    <w:rsid w:val="00E32222"/>
    <w:rsid w:val="00E33E3E"/>
    <w:rsid w:val="00E34986"/>
    <w:rsid w:val="00E349C0"/>
    <w:rsid w:val="00E34C67"/>
    <w:rsid w:val="00E35864"/>
    <w:rsid w:val="00E35AB4"/>
    <w:rsid w:val="00E3603F"/>
    <w:rsid w:val="00E36C6A"/>
    <w:rsid w:val="00E37B24"/>
    <w:rsid w:val="00E40762"/>
    <w:rsid w:val="00E40CF1"/>
    <w:rsid w:val="00E41114"/>
    <w:rsid w:val="00E420C9"/>
    <w:rsid w:val="00E4243B"/>
    <w:rsid w:val="00E43A19"/>
    <w:rsid w:val="00E444BC"/>
    <w:rsid w:val="00E44F92"/>
    <w:rsid w:val="00E474F3"/>
    <w:rsid w:val="00E47F15"/>
    <w:rsid w:val="00E50A3A"/>
    <w:rsid w:val="00E51F3C"/>
    <w:rsid w:val="00E52AF9"/>
    <w:rsid w:val="00E53938"/>
    <w:rsid w:val="00E53A4B"/>
    <w:rsid w:val="00E53E8B"/>
    <w:rsid w:val="00E5403B"/>
    <w:rsid w:val="00E54742"/>
    <w:rsid w:val="00E55615"/>
    <w:rsid w:val="00E55998"/>
    <w:rsid w:val="00E564FE"/>
    <w:rsid w:val="00E56F18"/>
    <w:rsid w:val="00E57539"/>
    <w:rsid w:val="00E6063D"/>
    <w:rsid w:val="00E61B59"/>
    <w:rsid w:val="00E61CA2"/>
    <w:rsid w:val="00E62C92"/>
    <w:rsid w:val="00E62EE8"/>
    <w:rsid w:val="00E63F3C"/>
    <w:rsid w:val="00E6573B"/>
    <w:rsid w:val="00E66389"/>
    <w:rsid w:val="00E671F1"/>
    <w:rsid w:val="00E67A75"/>
    <w:rsid w:val="00E70289"/>
    <w:rsid w:val="00E70349"/>
    <w:rsid w:val="00E70598"/>
    <w:rsid w:val="00E71155"/>
    <w:rsid w:val="00E71473"/>
    <w:rsid w:val="00E715BC"/>
    <w:rsid w:val="00E71D9A"/>
    <w:rsid w:val="00E723B7"/>
    <w:rsid w:val="00E72D15"/>
    <w:rsid w:val="00E740EB"/>
    <w:rsid w:val="00E7427B"/>
    <w:rsid w:val="00E7447F"/>
    <w:rsid w:val="00E747F8"/>
    <w:rsid w:val="00E7583C"/>
    <w:rsid w:val="00E75FD6"/>
    <w:rsid w:val="00E7611B"/>
    <w:rsid w:val="00E771F1"/>
    <w:rsid w:val="00E777D0"/>
    <w:rsid w:val="00E8036E"/>
    <w:rsid w:val="00E80473"/>
    <w:rsid w:val="00E805A3"/>
    <w:rsid w:val="00E80AB2"/>
    <w:rsid w:val="00E81E63"/>
    <w:rsid w:val="00E81F7F"/>
    <w:rsid w:val="00E82A98"/>
    <w:rsid w:val="00E82C39"/>
    <w:rsid w:val="00E82E89"/>
    <w:rsid w:val="00E83464"/>
    <w:rsid w:val="00E8358C"/>
    <w:rsid w:val="00E83E69"/>
    <w:rsid w:val="00E84A5A"/>
    <w:rsid w:val="00E857E6"/>
    <w:rsid w:val="00E85BDC"/>
    <w:rsid w:val="00E864CF"/>
    <w:rsid w:val="00E90D19"/>
    <w:rsid w:val="00E9110A"/>
    <w:rsid w:val="00E91194"/>
    <w:rsid w:val="00E9176A"/>
    <w:rsid w:val="00E91948"/>
    <w:rsid w:val="00E9283B"/>
    <w:rsid w:val="00E929A6"/>
    <w:rsid w:val="00E92D3C"/>
    <w:rsid w:val="00E9352C"/>
    <w:rsid w:val="00E9366E"/>
    <w:rsid w:val="00E94692"/>
    <w:rsid w:val="00E946B7"/>
    <w:rsid w:val="00E94856"/>
    <w:rsid w:val="00E95026"/>
    <w:rsid w:val="00E95038"/>
    <w:rsid w:val="00E95972"/>
    <w:rsid w:val="00E96A86"/>
    <w:rsid w:val="00E96D4F"/>
    <w:rsid w:val="00E96E59"/>
    <w:rsid w:val="00E979C6"/>
    <w:rsid w:val="00E97F1A"/>
    <w:rsid w:val="00EA03DF"/>
    <w:rsid w:val="00EA0CBD"/>
    <w:rsid w:val="00EA1067"/>
    <w:rsid w:val="00EA1745"/>
    <w:rsid w:val="00EA1DC0"/>
    <w:rsid w:val="00EA2439"/>
    <w:rsid w:val="00EA2FD2"/>
    <w:rsid w:val="00EA353A"/>
    <w:rsid w:val="00EA356B"/>
    <w:rsid w:val="00EA386B"/>
    <w:rsid w:val="00EA39F1"/>
    <w:rsid w:val="00EA3BA6"/>
    <w:rsid w:val="00EA3DDC"/>
    <w:rsid w:val="00EA4297"/>
    <w:rsid w:val="00EA4AD7"/>
    <w:rsid w:val="00EA4D20"/>
    <w:rsid w:val="00EA516E"/>
    <w:rsid w:val="00EA547A"/>
    <w:rsid w:val="00EA5838"/>
    <w:rsid w:val="00EA5A01"/>
    <w:rsid w:val="00EA6CB1"/>
    <w:rsid w:val="00EA789E"/>
    <w:rsid w:val="00EB0621"/>
    <w:rsid w:val="00EB18BF"/>
    <w:rsid w:val="00EB3D8B"/>
    <w:rsid w:val="00EB4596"/>
    <w:rsid w:val="00EB5058"/>
    <w:rsid w:val="00EB5473"/>
    <w:rsid w:val="00EB5963"/>
    <w:rsid w:val="00EB5BB3"/>
    <w:rsid w:val="00EB61E5"/>
    <w:rsid w:val="00EB62A7"/>
    <w:rsid w:val="00EB6D6D"/>
    <w:rsid w:val="00EB7DA3"/>
    <w:rsid w:val="00EC0A11"/>
    <w:rsid w:val="00EC0B16"/>
    <w:rsid w:val="00EC1856"/>
    <w:rsid w:val="00EC225A"/>
    <w:rsid w:val="00EC2800"/>
    <w:rsid w:val="00EC2970"/>
    <w:rsid w:val="00EC3271"/>
    <w:rsid w:val="00EC3912"/>
    <w:rsid w:val="00EC3F18"/>
    <w:rsid w:val="00EC48D7"/>
    <w:rsid w:val="00EC48EC"/>
    <w:rsid w:val="00EC48F2"/>
    <w:rsid w:val="00EC52BE"/>
    <w:rsid w:val="00EC5397"/>
    <w:rsid w:val="00EC5721"/>
    <w:rsid w:val="00EC5A90"/>
    <w:rsid w:val="00EC62D8"/>
    <w:rsid w:val="00EC6341"/>
    <w:rsid w:val="00ED03C0"/>
    <w:rsid w:val="00ED07CF"/>
    <w:rsid w:val="00ED0D47"/>
    <w:rsid w:val="00ED1059"/>
    <w:rsid w:val="00ED11CC"/>
    <w:rsid w:val="00ED1BA9"/>
    <w:rsid w:val="00ED1ED3"/>
    <w:rsid w:val="00ED2067"/>
    <w:rsid w:val="00ED2615"/>
    <w:rsid w:val="00ED28BE"/>
    <w:rsid w:val="00ED2B21"/>
    <w:rsid w:val="00ED2D30"/>
    <w:rsid w:val="00ED303E"/>
    <w:rsid w:val="00ED3554"/>
    <w:rsid w:val="00ED35EE"/>
    <w:rsid w:val="00ED399C"/>
    <w:rsid w:val="00ED3EC1"/>
    <w:rsid w:val="00ED4744"/>
    <w:rsid w:val="00ED4886"/>
    <w:rsid w:val="00ED48AE"/>
    <w:rsid w:val="00ED4E6E"/>
    <w:rsid w:val="00ED5C25"/>
    <w:rsid w:val="00ED645A"/>
    <w:rsid w:val="00ED6861"/>
    <w:rsid w:val="00ED6ABB"/>
    <w:rsid w:val="00ED7013"/>
    <w:rsid w:val="00ED7F69"/>
    <w:rsid w:val="00EE1320"/>
    <w:rsid w:val="00EE1AFF"/>
    <w:rsid w:val="00EE1D9C"/>
    <w:rsid w:val="00EE2652"/>
    <w:rsid w:val="00EE32D9"/>
    <w:rsid w:val="00EE38EE"/>
    <w:rsid w:val="00EE3A43"/>
    <w:rsid w:val="00EE3A59"/>
    <w:rsid w:val="00EE5AA7"/>
    <w:rsid w:val="00EE5C02"/>
    <w:rsid w:val="00EE653D"/>
    <w:rsid w:val="00EE6823"/>
    <w:rsid w:val="00EE7EBC"/>
    <w:rsid w:val="00EF0369"/>
    <w:rsid w:val="00EF1618"/>
    <w:rsid w:val="00EF2A13"/>
    <w:rsid w:val="00EF43ED"/>
    <w:rsid w:val="00EF43F5"/>
    <w:rsid w:val="00EF4961"/>
    <w:rsid w:val="00EF51C1"/>
    <w:rsid w:val="00EF5C26"/>
    <w:rsid w:val="00EF5FE7"/>
    <w:rsid w:val="00EF6BB0"/>
    <w:rsid w:val="00EF6E85"/>
    <w:rsid w:val="00EF7772"/>
    <w:rsid w:val="00F0063D"/>
    <w:rsid w:val="00F0191B"/>
    <w:rsid w:val="00F02309"/>
    <w:rsid w:val="00F02635"/>
    <w:rsid w:val="00F02D84"/>
    <w:rsid w:val="00F032BA"/>
    <w:rsid w:val="00F0335E"/>
    <w:rsid w:val="00F03865"/>
    <w:rsid w:val="00F043F8"/>
    <w:rsid w:val="00F049D8"/>
    <w:rsid w:val="00F04AA9"/>
    <w:rsid w:val="00F04D73"/>
    <w:rsid w:val="00F0554A"/>
    <w:rsid w:val="00F05D81"/>
    <w:rsid w:val="00F06998"/>
    <w:rsid w:val="00F07101"/>
    <w:rsid w:val="00F107CD"/>
    <w:rsid w:val="00F1088A"/>
    <w:rsid w:val="00F11B28"/>
    <w:rsid w:val="00F12092"/>
    <w:rsid w:val="00F121CD"/>
    <w:rsid w:val="00F1221C"/>
    <w:rsid w:val="00F13338"/>
    <w:rsid w:val="00F13DB5"/>
    <w:rsid w:val="00F13E6E"/>
    <w:rsid w:val="00F16D86"/>
    <w:rsid w:val="00F17031"/>
    <w:rsid w:val="00F179F2"/>
    <w:rsid w:val="00F17BFC"/>
    <w:rsid w:val="00F202BE"/>
    <w:rsid w:val="00F206E6"/>
    <w:rsid w:val="00F2077E"/>
    <w:rsid w:val="00F21EA6"/>
    <w:rsid w:val="00F21F2B"/>
    <w:rsid w:val="00F226DF"/>
    <w:rsid w:val="00F22917"/>
    <w:rsid w:val="00F25E99"/>
    <w:rsid w:val="00F2680D"/>
    <w:rsid w:val="00F2792C"/>
    <w:rsid w:val="00F27B63"/>
    <w:rsid w:val="00F27CAF"/>
    <w:rsid w:val="00F30971"/>
    <w:rsid w:val="00F30A5B"/>
    <w:rsid w:val="00F30BB3"/>
    <w:rsid w:val="00F30E53"/>
    <w:rsid w:val="00F333E4"/>
    <w:rsid w:val="00F34448"/>
    <w:rsid w:val="00F349B8"/>
    <w:rsid w:val="00F35357"/>
    <w:rsid w:val="00F35F45"/>
    <w:rsid w:val="00F35F82"/>
    <w:rsid w:val="00F37017"/>
    <w:rsid w:val="00F37870"/>
    <w:rsid w:val="00F37BCA"/>
    <w:rsid w:val="00F40479"/>
    <w:rsid w:val="00F40585"/>
    <w:rsid w:val="00F406E5"/>
    <w:rsid w:val="00F40AC8"/>
    <w:rsid w:val="00F411D6"/>
    <w:rsid w:val="00F4162C"/>
    <w:rsid w:val="00F41BBD"/>
    <w:rsid w:val="00F42564"/>
    <w:rsid w:val="00F43DCA"/>
    <w:rsid w:val="00F44060"/>
    <w:rsid w:val="00F454B0"/>
    <w:rsid w:val="00F45D9F"/>
    <w:rsid w:val="00F45E06"/>
    <w:rsid w:val="00F46BBA"/>
    <w:rsid w:val="00F47BC4"/>
    <w:rsid w:val="00F5025A"/>
    <w:rsid w:val="00F5028C"/>
    <w:rsid w:val="00F50554"/>
    <w:rsid w:val="00F50B6B"/>
    <w:rsid w:val="00F50E84"/>
    <w:rsid w:val="00F511D6"/>
    <w:rsid w:val="00F522B6"/>
    <w:rsid w:val="00F52AE4"/>
    <w:rsid w:val="00F52BE8"/>
    <w:rsid w:val="00F53EFE"/>
    <w:rsid w:val="00F5434C"/>
    <w:rsid w:val="00F5579B"/>
    <w:rsid w:val="00F557FC"/>
    <w:rsid w:val="00F55F1C"/>
    <w:rsid w:val="00F5649C"/>
    <w:rsid w:val="00F56926"/>
    <w:rsid w:val="00F56A12"/>
    <w:rsid w:val="00F57088"/>
    <w:rsid w:val="00F5734E"/>
    <w:rsid w:val="00F57577"/>
    <w:rsid w:val="00F603B7"/>
    <w:rsid w:val="00F60718"/>
    <w:rsid w:val="00F60F00"/>
    <w:rsid w:val="00F63095"/>
    <w:rsid w:val="00F63A07"/>
    <w:rsid w:val="00F64043"/>
    <w:rsid w:val="00F64A2E"/>
    <w:rsid w:val="00F65BFD"/>
    <w:rsid w:val="00F664DE"/>
    <w:rsid w:val="00F668A3"/>
    <w:rsid w:val="00F70E82"/>
    <w:rsid w:val="00F71249"/>
    <w:rsid w:val="00F713A2"/>
    <w:rsid w:val="00F721D8"/>
    <w:rsid w:val="00F724DC"/>
    <w:rsid w:val="00F73FF1"/>
    <w:rsid w:val="00F74D43"/>
    <w:rsid w:val="00F7512C"/>
    <w:rsid w:val="00F7540B"/>
    <w:rsid w:val="00F7612C"/>
    <w:rsid w:val="00F770A0"/>
    <w:rsid w:val="00F771D3"/>
    <w:rsid w:val="00F7733E"/>
    <w:rsid w:val="00F773E7"/>
    <w:rsid w:val="00F777B3"/>
    <w:rsid w:val="00F77C6C"/>
    <w:rsid w:val="00F77C90"/>
    <w:rsid w:val="00F802AC"/>
    <w:rsid w:val="00F8131D"/>
    <w:rsid w:val="00F8233A"/>
    <w:rsid w:val="00F82A18"/>
    <w:rsid w:val="00F83231"/>
    <w:rsid w:val="00F83A39"/>
    <w:rsid w:val="00F83AE4"/>
    <w:rsid w:val="00F8408B"/>
    <w:rsid w:val="00F840E9"/>
    <w:rsid w:val="00F84555"/>
    <w:rsid w:val="00F85BC6"/>
    <w:rsid w:val="00F85C0B"/>
    <w:rsid w:val="00F8602B"/>
    <w:rsid w:val="00F86AF2"/>
    <w:rsid w:val="00F871B8"/>
    <w:rsid w:val="00F87290"/>
    <w:rsid w:val="00F902F1"/>
    <w:rsid w:val="00F90A71"/>
    <w:rsid w:val="00F90A85"/>
    <w:rsid w:val="00F914C8"/>
    <w:rsid w:val="00F916B7"/>
    <w:rsid w:val="00F92485"/>
    <w:rsid w:val="00F92A7B"/>
    <w:rsid w:val="00F938CC"/>
    <w:rsid w:val="00F94D06"/>
    <w:rsid w:val="00F94E30"/>
    <w:rsid w:val="00F94F54"/>
    <w:rsid w:val="00F95643"/>
    <w:rsid w:val="00F95A10"/>
    <w:rsid w:val="00F95D2B"/>
    <w:rsid w:val="00F96D03"/>
    <w:rsid w:val="00F96E74"/>
    <w:rsid w:val="00F97655"/>
    <w:rsid w:val="00F97F27"/>
    <w:rsid w:val="00FA02A7"/>
    <w:rsid w:val="00FA02BC"/>
    <w:rsid w:val="00FA090D"/>
    <w:rsid w:val="00FA0F87"/>
    <w:rsid w:val="00FA19AF"/>
    <w:rsid w:val="00FA1A10"/>
    <w:rsid w:val="00FA2846"/>
    <w:rsid w:val="00FA2FF0"/>
    <w:rsid w:val="00FA4842"/>
    <w:rsid w:val="00FA4DEE"/>
    <w:rsid w:val="00FA505B"/>
    <w:rsid w:val="00FA7EFB"/>
    <w:rsid w:val="00FB1797"/>
    <w:rsid w:val="00FB1C3D"/>
    <w:rsid w:val="00FB2AEB"/>
    <w:rsid w:val="00FB34FD"/>
    <w:rsid w:val="00FB35D3"/>
    <w:rsid w:val="00FB4153"/>
    <w:rsid w:val="00FB537A"/>
    <w:rsid w:val="00FB6C85"/>
    <w:rsid w:val="00FB6EA7"/>
    <w:rsid w:val="00FB6FAE"/>
    <w:rsid w:val="00FB74AB"/>
    <w:rsid w:val="00FB7540"/>
    <w:rsid w:val="00FB7CD7"/>
    <w:rsid w:val="00FC04F6"/>
    <w:rsid w:val="00FC0B67"/>
    <w:rsid w:val="00FC0BD5"/>
    <w:rsid w:val="00FC0DEE"/>
    <w:rsid w:val="00FC21BA"/>
    <w:rsid w:val="00FC2967"/>
    <w:rsid w:val="00FC3150"/>
    <w:rsid w:val="00FC4061"/>
    <w:rsid w:val="00FC4EBA"/>
    <w:rsid w:val="00FC510D"/>
    <w:rsid w:val="00FC53FA"/>
    <w:rsid w:val="00FC5BE1"/>
    <w:rsid w:val="00FC5E22"/>
    <w:rsid w:val="00FC64DC"/>
    <w:rsid w:val="00FC6BB7"/>
    <w:rsid w:val="00FC7DBB"/>
    <w:rsid w:val="00FD0878"/>
    <w:rsid w:val="00FD1F7B"/>
    <w:rsid w:val="00FD21D8"/>
    <w:rsid w:val="00FD261F"/>
    <w:rsid w:val="00FD2F91"/>
    <w:rsid w:val="00FD5526"/>
    <w:rsid w:val="00FD5936"/>
    <w:rsid w:val="00FD62D0"/>
    <w:rsid w:val="00FD6E39"/>
    <w:rsid w:val="00FD765D"/>
    <w:rsid w:val="00FD76C6"/>
    <w:rsid w:val="00FD7882"/>
    <w:rsid w:val="00FD7A56"/>
    <w:rsid w:val="00FE05BE"/>
    <w:rsid w:val="00FE106A"/>
    <w:rsid w:val="00FE1D15"/>
    <w:rsid w:val="00FE2A9D"/>
    <w:rsid w:val="00FE3147"/>
    <w:rsid w:val="00FE46D8"/>
    <w:rsid w:val="00FE4A9C"/>
    <w:rsid w:val="00FE4D91"/>
    <w:rsid w:val="00FE5698"/>
    <w:rsid w:val="00FE6996"/>
    <w:rsid w:val="00FE74BC"/>
    <w:rsid w:val="00FE75DF"/>
    <w:rsid w:val="00FE764F"/>
    <w:rsid w:val="00FE7828"/>
    <w:rsid w:val="00FF0102"/>
    <w:rsid w:val="00FF158E"/>
    <w:rsid w:val="00FF16E7"/>
    <w:rsid w:val="00FF1738"/>
    <w:rsid w:val="00FF1A17"/>
    <w:rsid w:val="00FF2490"/>
    <w:rsid w:val="00FF28C7"/>
    <w:rsid w:val="00FF3003"/>
    <w:rsid w:val="00FF3313"/>
    <w:rsid w:val="00FF348D"/>
    <w:rsid w:val="00FF3975"/>
    <w:rsid w:val="00FF3DF3"/>
    <w:rsid w:val="00FF4564"/>
    <w:rsid w:val="00FF494E"/>
    <w:rsid w:val="00FF58DF"/>
    <w:rsid w:val="00FF6A3E"/>
    <w:rsid w:val="00FF70BD"/>
    <w:rsid w:val="00FF74D8"/>
    <w:rsid w:val="00FF798E"/>
    <w:rsid w:val="0105B20A"/>
    <w:rsid w:val="0118927B"/>
    <w:rsid w:val="01585D55"/>
    <w:rsid w:val="018B7959"/>
    <w:rsid w:val="01BD4188"/>
    <w:rsid w:val="01EC6D3F"/>
    <w:rsid w:val="020108DA"/>
    <w:rsid w:val="020FC207"/>
    <w:rsid w:val="0251055E"/>
    <w:rsid w:val="025AF196"/>
    <w:rsid w:val="0268B4C1"/>
    <w:rsid w:val="028F1111"/>
    <w:rsid w:val="0296FDFB"/>
    <w:rsid w:val="029CABC4"/>
    <w:rsid w:val="029E8946"/>
    <w:rsid w:val="02AD716C"/>
    <w:rsid w:val="02B16B03"/>
    <w:rsid w:val="02E13914"/>
    <w:rsid w:val="02E4DE32"/>
    <w:rsid w:val="03AEE0BF"/>
    <w:rsid w:val="03B9F3B0"/>
    <w:rsid w:val="03CBAC82"/>
    <w:rsid w:val="03E0B546"/>
    <w:rsid w:val="03E0F077"/>
    <w:rsid w:val="03F095CE"/>
    <w:rsid w:val="03F78675"/>
    <w:rsid w:val="04076472"/>
    <w:rsid w:val="040958C6"/>
    <w:rsid w:val="04102D4C"/>
    <w:rsid w:val="041808A9"/>
    <w:rsid w:val="04744F70"/>
    <w:rsid w:val="04A2BB19"/>
    <w:rsid w:val="04A8FDE4"/>
    <w:rsid w:val="04CBF900"/>
    <w:rsid w:val="04F42073"/>
    <w:rsid w:val="05095223"/>
    <w:rsid w:val="053096F8"/>
    <w:rsid w:val="053363C3"/>
    <w:rsid w:val="057B652B"/>
    <w:rsid w:val="059D42CA"/>
    <w:rsid w:val="059D5F5A"/>
    <w:rsid w:val="05A051B2"/>
    <w:rsid w:val="05A19D59"/>
    <w:rsid w:val="05A3554F"/>
    <w:rsid w:val="05AFB114"/>
    <w:rsid w:val="05B0BC8E"/>
    <w:rsid w:val="05F1A39A"/>
    <w:rsid w:val="05F80524"/>
    <w:rsid w:val="05FB280F"/>
    <w:rsid w:val="0601E482"/>
    <w:rsid w:val="063A051E"/>
    <w:rsid w:val="063F3D15"/>
    <w:rsid w:val="064F5B23"/>
    <w:rsid w:val="066A410E"/>
    <w:rsid w:val="066C5A64"/>
    <w:rsid w:val="069C2D6A"/>
    <w:rsid w:val="06A26D59"/>
    <w:rsid w:val="06C41F7C"/>
    <w:rsid w:val="06FC4CCE"/>
    <w:rsid w:val="071EF671"/>
    <w:rsid w:val="07322D63"/>
    <w:rsid w:val="074881E8"/>
    <w:rsid w:val="0756E3A0"/>
    <w:rsid w:val="07A8D812"/>
    <w:rsid w:val="07D663F3"/>
    <w:rsid w:val="07DD6F5C"/>
    <w:rsid w:val="083E90C5"/>
    <w:rsid w:val="08603918"/>
    <w:rsid w:val="08C7D04B"/>
    <w:rsid w:val="095E0CED"/>
    <w:rsid w:val="0960E422"/>
    <w:rsid w:val="09B89F72"/>
    <w:rsid w:val="09C03412"/>
    <w:rsid w:val="09C9A2A5"/>
    <w:rsid w:val="09CE544B"/>
    <w:rsid w:val="09F776B4"/>
    <w:rsid w:val="0A010EB9"/>
    <w:rsid w:val="0A059D8C"/>
    <w:rsid w:val="0A994544"/>
    <w:rsid w:val="0AB1D786"/>
    <w:rsid w:val="0AB7FE1F"/>
    <w:rsid w:val="0B343CB6"/>
    <w:rsid w:val="0B439CA4"/>
    <w:rsid w:val="0B6C0652"/>
    <w:rsid w:val="0B8AD524"/>
    <w:rsid w:val="0BD6FF20"/>
    <w:rsid w:val="0C49A965"/>
    <w:rsid w:val="0C5517DF"/>
    <w:rsid w:val="0C56546F"/>
    <w:rsid w:val="0C56ABE0"/>
    <w:rsid w:val="0C7111F4"/>
    <w:rsid w:val="0C832E00"/>
    <w:rsid w:val="0CA03A99"/>
    <w:rsid w:val="0CC75BC5"/>
    <w:rsid w:val="0CE3BC9B"/>
    <w:rsid w:val="0CFE2A7C"/>
    <w:rsid w:val="0D14C97B"/>
    <w:rsid w:val="0D15892F"/>
    <w:rsid w:val="0D8E5761"/>
    <w:rsid w:val="0DECCC90"/>
    <w:rsid w:val="0E554A72"/>
    <w:rsid w:val="0E5D2CEE"/>
    <w:rsid w:val="0E63D2E1"/>
    <w:rsid w:val="0E647FD6"/>
    <w:rsid w:val="0E6A4D20"/>
    <w:rsid w:val="0E7AE8F2"/>
    <w:rsid w:val="0E87D062"/>
    <w:rsid w:val="0E92DD73"/>
    <w:rsid w:val="0E9728D0"/>
    <w:rsid w:val="0EAF1024"/>
    <w:rsid w:val="0EAF58D5"/>
    <w:rsid w:val="0EEDE10E"/>
    <w:rsid w:val="0F14948F"/>
    <w:rsid w:val="0FA51765"/>
    <w:rsid w:val="0FA6584B"/>
    <w:rsid w:val="0FE32B72"/>
    <w:rsid w:val="0FEFAA3A"/>
    <w:rsid w:val="1024397B"/>
    <w:rsid w:val="10265874"/>
    <w:rsid w:val="107A97CA"/>
    <w:rsid w:val="10E732D5"/>
    <w:rsid w:val="10F710AF"/>
    <w:rsid w:val="1108B673"/>
    <w:rsid w:val="11B21583"/>
    <w:rsid w:val="1209152D"/>
    <w:rsid w:val="1215643E"/>
    <w:rsid w:val="12760597"/>
    <w:rsid w:val="129BD208"/>
    <w:rsid w:val="12A204F4"/>
    <w:rsid w:val="12A64801"/>
    <w:rsid w:val="12AAC5B1"/>
    <w:rsid w:val="12AC4B50"/>
    <w:rsid w:val="12EA681D"/>
    <w:rsid w:val="12F0A195"/>
    <w:rsid w:val="1360A818"/>
    <w:rsid w:val="13887F67"/>
    <w:rsid w:val="138C5A4E"/>
    <w:rsid w:val="13AD6D43"/>
    <w:rsid w:val="13D38367"/>
    <w:rsid w:val="13FD7F2F"/>
    <w:rsid w:val="1427418A"/>
    <w:rsid w:val="14459DD4"/>
    <w:rsid w:val="14DE06D5"/>
    <w:rsid w:val="1516BF81"/>
    <w:rsid w:val="1524CC74"/>
    <w:rsid w:val="1540A878"/>
    <w:rsid w:val="154D0DF9"/>
    <w:rsid w:val="1579D435"/>
    <w:rsid w:val="159477E8"/>
    <w:rsid w:val="159A0D47"/>
    <w:rsid w:val="15AFDF7E"/>
    <w:rsid w:val="15C333F5"/>
    <w:rsid w:val="15DB4D39"/>
    <w:rsid w:val="15EE9347"/>
    <w:rsid w:val="16533DA6"/>
    <w:rsid w:val="1668526B"/>
    <w:rsid w:val="16816347"/>
    <w:rsid w:val="1689B6B1"/>
    <w:rsid w:val="168B88B1"/>
    <w:rsid w:val="1735BEAF"/>
    <w:rsid w:val="178A2C4B"/>
    <w:rsid w:val="1792DB16"/>
    <w:rsid w:val="17A04B63"/>
    <w:rsid w:val="17A2AC3B"/>
    <w:rsid w:val="1868E6F1"/>
    <w:rsid w:val="188502F7"/>
    <w:rsid w:val="18C55E97"/>
    <w:rsid w:val="18C8CD88"/>
    <w:rsid w:val="18D0B6E0"/>
    <w:rsid w:val="190D4D7D"/>
    <w:rsid w:val="190DB086"/>
    <w:rsid w:val="19119D60"/>
    <w:rsid w:val="19136512"/>
    <w:rsid w:val="191DD5D4"/>
    <w:rsid w:val="1925B3DD"/>
    <w:rsid w:val="193C7401"/>
    <w:rsid w:val="194539B7"/>
    <w:rsid w:val="19944560"/>
    <w:rsid w:val="199B70BE"/>
    <w:rsid w:val="19BCE2F1"/>
    <w:rsid w:val="19BEFFFE"/>
    <w:rsid w:val="19D20868"/>
    <w:rsid w:val="19EEAF65"/>
    <w:rsid w:val="19FBABDF"/>
    <w:rsid w:val="1A01161E"/>
    <w:rsid w:val="1A149189"/>
    <w:rsid w:val="1A961D85"/>
    <w:rsid w:val="1A9A6B73"/>
    <w:rsid w:val="1AC13AE6"/>
    <w:rsid w:val="1B10E533"/>
    <w:rsid w:val="1B17780F"/>
    <w:rsid w:val="1B67B0F0"/>
    <w:rsid w:val="1B74067F"/>
    <w:rsid w:val="1B9C3BC3"/>
    <w:rsid w:val="1C022994"/>
    <w:rsid w:val="1C23E950"/>
    <w:rsid w:val="1C264195"/>
    <w:rsid w:val="1C347A73"/>
    <w:rsid w:val="1C34BE2F"/>
    <w:rsid w:val="1C53BD29"/>
    <w:rsid w:val="1C836799"/>
    <w:rsid w:val="1C8EA7E5"/>
    <w:rsid w:val="1C926C10"/>
    <w:rsid w:val="1CA9C2AC"/>
    <w:rsid w:val="1CAAE2AA"/>
    <w:rsid w:val="1CE7AF78"/>
    <w:rsid w:val="1CF10FBB"/>
    <w:rsid w:val="1D16AB31"/>
    <w:rsid w:val="1D24AF4D"/>
    <w:rsid w:val="1D8147F7"/>
    <w:rsid w:val="1DB05887"/>
    <w:rsid w:val="1DC47396"/>
    <w:rsid w:val="1DCA5825"/>
    <w:rsid w:val="1DE6F4FA"/>
    <w:rsid w:val="1DFC0D19"/>
    <w:rsid w:val="1E0607EF"/>
    <w:rsid w:val="1E27CB45"/>
    <w:rsid w:val="1E3BA11B"/>
    <w:rsid w:val="1E3D95E0"/>
    <w:rsid w:val="1E60E761"/>
    <w:rsid w:val="1E62459E"/>
    <w:rsid w:val="1E65C114"/>
    <w:rsid w:val="1E857C51"/>
    <w:rsid w:val="1E8B62B7"/>
    <w:rsid w:val="1EB73133"/>
    <w:rsid w:val="1ED150DD"/>
    <w:rsid w:val="1EFA3490"/>
    <w:rsid w:val="1F28CAF2"/>
    <w:rsid w:val="1F36BF64"/>
    <w:rsid w:val="1F76C0CC"/>
    <w:rsid w:val="1F8BB181"/>
    <w:rsid w:val="1F92C398"/>
    <w:rsid w:val="20269E21"/>
    <w:rsid w:val="203F5DE0"/>
    <w:rsid w:val="2052C4C4"/>
    <w:rsid w:val="2054FDA4"/>
    <w:rsid w:val="20640E14"/>
    <w:rsid w:val="206C9AE5"/>
    <w:rsid w:val="2086888B"/>
    <w:rsid w:val="2094BA50"/>
    <w:rsid w:val="211E0361"/>
    <w:rsid w:val="212B39F2"/>
    <w:rsid w:val="2148E611"/>
    <w:rsid w:val="214C4E1D"/>
    <w:rsid w:val="216B56C1"/>
    <w:rsid w:val="21BB9275"/>
    <w:rsid w:val="21D28E7C"/>
    <w:rsid w:val="21FBA5BD"/>
    <w:rsid w:val="2210A87A"/>
    <w:rsid w:val="22229CCF"/>
    <w:rsid w:val="222D21AC"/>
    <w:rsid w:val="225B9CF2"/>
    <w:rsid w:val="2282B39E"/>
    <w:rsid w:val="229489AA"/>
    <w:rsid w:val="22A4A3DB"/>
    <w:rsid w:val="22B24AF2"/>
    <w:rsid w:val="2391CF03"/>
    <w:rsid w:val="239490D8"/>
    <w:rsid w:val="23E7832E"/>
    <w:rsid w:val="2443FD3E"/>
    <w:rsid w:val="245FBD42"/>
    <w:rsid w:val="252098D7"/>
    <w:rsid w:val="25332D03"/>
    <w:rsid w:val="253A1AFD"/>
    <w:rsid w:val="2558C53E"/>
    <w:rsid w:val="25639020"/>
    <w:rsid w:val="256C7227"/>
    <w:rsid w:val="2570BF53"/>
    <w:rsid w:val="257A4769"/>
    <w:rsid w:val="25A398BA"/>
    <w:rsid w:val="25CFCA14"/>
    <w:rsid w:val="25EDF4C7"/>
    <w:rsid w:val="260D5883"/>
    <w:rsid w:val="26579884"/>
    <w:rsid w:val="265F3C44"/>
    <w:rsid w:val="267800DF"/>
    <w:rsid w:val="267DDBC9"/>
    <w:rsid w:val="2697FF41"/>
    <w:rsid w:val="26CA4D13"/>
    <w:rsid w:val="26FE4A21"/>
    <w:rsid w:val="27008BCC"/>
    <w:rsid w:val="27239B94"/>
    <w:rsid w:val="2728553A"/>
    <w:rsid w:val="276DD55E"/>
    <w:rsid w:val="277C3CEF"/>
    <w:rsid w:val="277D9898"/>
    <w:rsid w:val="277F6242"/>
    <w:rsid w:val="277FC424"/>
    <w:rsid w:val="2785E864"/>
    <w:rsid w:val="27E36304"/>
    <w:rsid w:val="280E2E85"/>
    <w:rsid w:val="280FF48D"/>
    <w:rsid w:val="28105668"/>
    <w:rsid w:val="2813942F"/>
    <w:rsid w:val="28296444"/>
    <w:rsid w:val="2876AD6D"/>
    <w:rsid w:val="28BF3ED1"/>
    <w:rsid w:val="28C9D790"/>
    <w:rsid w:val="28EC7D31"/>
    <w:rsid w:val="28F31CE0"/>
    <w:rsid w:val="28F77DFA"/>
    <w:rsid w:val="29223280"/>
    <w:rsid w:val="29467ED4"/>
    <w:rsid w:val="29645F05"/>
    <w:rsid w:val="29701839"/>
    <w:rsid w:val="2977A25B"/>
    <w:rsid w:val="29980537"/>
    <w:rsid w:val="29A33FE0"/>
    <w:rsid w:val="29A4F3EA"/>
    <w:rsid w:val="29E06BC5"/>
    <w:rsid w:val="2A0C7007"/>
    <w:rsid w:val="2A18268F"/>
    <w:rsid w:val="2A5FF2E3"/>
    <w:rsid w:val="2A66B022"/>
    <w:rsid w:val="2A793B7A"/>
    <w:rsid w:val="2A8D005C"/>
    <w:rsid w:val="2A989408"/>
    <w:rsid w:val="2AC61F5E"/>
    <w:rsid w:val="2ACCD065"/>
    <w:rsid w:val="2ACFAD96"/>
    <w:rsid w:val="2B04AB2C"/>
    <w:rsid w:val="2B1FA340"/>
    <w:rsid w:val="2B24D9DB"/>
    <w:rsid w:val="2B2A4820"/>
    <w:rsid w:val="2B30D5D7"/>
    <w:rsid w:val="2B454E36"/>
    <w:rsid w:val="2B4956A1"/>
    <w:rsid w:val="2B8E9D1B"/>
    <w:rsid w:val="2B9CD9B2"/>
    <w:rsid w:val="2BAB071D"/>
    <w:rsid w:val="2BB119DC"/>
    <w:rsid w:val="2BB21FE5"/>
    <w:rsid w:val="2BD0036E"/>
    <w:rsid w:val="2BD2D338"/>
    <w:rsid w:val="2C24AF3B"/>
    <w:rsid w:val="2C4585F0"/>
    <w:rsid w:val="2C70B867"/>
    <w:rsid w:val="2C85008E"/>
    <w:rsid w:val="2C86B257"/>
    <w:rsid w:val="2CB64A05"/>
    <w:rsid w:val="2CE921F0"/>
    <w:rsid w:val="2D1CE43F"/>
    <w:rsid w:val="2D39FCD0"/>
    <w:rsid w:val="2D4D8B48"/>
    <w:rsid w:val="2D5A6338"/>
    <w:rsid w:val="2DB37157"/>
    <w:rsid w:val="2DC4DE23"/>
    <w:rsid w:val="2DC6D0F8"/>
    <w:rsid w:val="2DD7471F"/>
    <w:rsid w:val="2DD93D92"/>
    <w:rsid w:val="2E007518"/>
    <w:rsid w:val="2E0706A0"/>
    <w:rsid w:val="2E14341A"/>
    <w:rsid w:val="2E55816B"/>
    <w:rsid w:val="2E743D7E"/>
    <w:rsid w:val="2E8D1D60"/>
    <w:rsid w:val="2EBECA9A"/>
    <w:rsid w:val="2F098A44"/>
    <w:rsid w:val="2F0F25CF"/>
    <w:rsid w:val="2F2B0F89"/>
    <w:rsid w:val="2F2E84DE"/>
    <w:rsid w:val="2F4A2581"/>
    <w:rsid w:val="2F7B20D7"/>
    <w:rsid w:val="2F8CCFAE"/>
    <w:rsid w:val="2FC548CA"/>
    <w:rsid w:val="2FF917CB"/>
    <w:rsid w:val="30088BCF"/>
    <w:rsid w:val="301B3256"/>
    <w:rsid w:val="3087B691"/>
    <w:rsid w:val="308A7CD5"/>
    <w:rsid w:val="309ECA8D"/>
    <w:rsid w:val="30D78EA1"/>
    <w:rsid w:val="3137A193"/>
    <w:rsid w:val="3158A13F"/>
    <w:rsid w:val="3166748B"/>
    <w:rsid w:val="3188BEDA"/>
    <w:rsid w:val="3189B9A9"/>
    <w:rsid w:val="3197081A"/>
    <w:rsid w:val="31B439BC"/>
    <w:rsid w:val="31E21955"/>
    <w:rsid w:val="31E2AC59"/>
    <w:rsid w:val="321EBB1C"/>
    <w:rsid w:val="325F2C44"/>
    <w:rsid w:val="327361A7"/>
    <w:rsid w:val="32A9B092"/>
    <w:rsid w:val="32B5189E"/>
    <w:rsid w:val="32BBF940"/>
    <w:rsid w:val="32C1A2CC"/>
    <w:rsid w:val="32D34E6E"/>
    <w:rsid w:val="32D88F70"/>
    <w:rsid w:val="32D8CF7A"/>
    <w:rsid w:val="32E400F9"/>
    <w:rsid w:val="32F805CB"/>
    <w:rsid w:val="331944B5"/>
    <w:rsid w:val="336860DF"/>
    <w:rsid w:val="3377700A"/>
    <w:rsid w:val="33A216A6"/>
    <w:rsid w:val="33C0B354"/>
    <w:rsid w:val="3401D3C8"/>
    <w:rsid w:val="3403749C"/>
    <w:rsid w:val="34054611"/>
    <w:rsid w:val="342A2CFB"/>
    <w:rsid w:val="3488614D"/>
    <w:rsid w:val="34D59C5B"/>
    <w:rsid w:val="34D64C32"/>
    <w:rsid w:val="34D7314D"/>
    <w:rsid w:val="34E1D11F"/>
    <w:rsid w:val="34FB2E6C"/>
    <w:rsid w:val="3517B324"/>
    <w:rsid w:val="35470A8F"/>
    <w:rsid w:val="35A90BF2"/>
    <w:rsid w:val="35CC91FB"/>
    <w:rsid w:val="362B359C"/>
    <w:rsid w:val="364841A5"/>
    <w:rsid w:val="36488418"/>
    <w:rsid w:val="36780869"/>
    <w:rsid w:val="3697597C"/>
    <w:rsid w:val="36BAE09D"/>
    <w:rsid w:val="36D7250F"/>
    <w:rsid w:val="36FE8559"/>
    <w:rsid w:val="37089F9C"/>
    <w:rsid w:val="373EE247"/>
    <w:rsid w:val="37904C18"/>
    <w:rsid w:val="37A6FACD"/>
    <w:rsid w:val="37AD2039"/>
    <w:rsid w:val="37EAD294"/>
    <w:rsid w:val="380650F0"/>
    <w:rsid w:val="3807C96D"/>
    <w:rsid w:val="382FA312"/>
    <w:rsid w:val="38309644"/>
    <w:rsid w:val="38367176"/>
    <w:rsid w:val="3867D88A"/>
    <w:rsid w:val="38AB06DB"/>
    <w:rsid w:val="38B9D106"/>
    <w:rsid w:val="38D89F0E"/>
    <w:rsid w:val="38F576FA"/>
    <w:rsid w:val="38FB14C6"/>
    <w:rsid w:val="393397BB"/>
    <w:rsid w:val="393B8DCE"/>
    <w:rsid w:val="396BC05F"/>
    <w:rsid w:val="39A52C55"/>
    <w:rsid w:val="39A773E3"/>
    <w:rsid w:val="39AE1CB4"/>
    <w:rsid w:val="39C1745A"/>
    <w:rsid w:val="39D0C8C5"/>
    <w:rsid w:val="3A010DDC"/>
    <w:rsid w:val="3A2228CE"/>
    <w:rsid w:val="3A886EF4"/>
    <w:rsid w:val="3AF485E0"/>
    <w:rsid w:val="3B025279"/>
    <w:rsid w:val="3B0AC61C"/>
    <w:rsid w:val="3B0D2DB0"/>
    <w:rsid w:val="3B6A2043"/>
    <w:rsid w:val="3B781BB5"/>
    <w:rsid w:val="3BA71D92"/>
    <w:rsid w:val="3BE70552"/>
    <w:rsid w:val="3BEE05CA"/>
    <w:rsid w:val="3BF5AC39"/>
    <w:rsid w:val="3BF9D2FA"/>
    <w:rsid w:val="3C08C7B8"/>
    <w:rsid w:val="3C1A84B6"/>
    <w:rsid w:val="3C28FE36"/>
    <w:rsid w:val="3C317501"/>
    <w:rsid w:val="3C335239"/>
    <w:rsid w:val="3C35A722"/>
    <w:rsid w:val="3C46E593"/>
    <w:rsid w:val="3C5CE1FB"/>
    <w:rsid w:val="3C8D0E22"/>
    <w:rsid w:val="3C93567A"/>
    <w:rsid w:val="3C9397B1"/>
    <w:rsid w:val="3C970F50"/>
    <w:rsid w:val="3CAFBDCB"/>
    <w:rsid w:val="3CB61A59"/>
    <w:rsid w:val="3CC46325"/>
    <w:rsid w:val="3CD74E15"/>
    <w:rsid w:val="3D26FBC4"/>
    <w:rsid w:val="3D67B07A"/>
    <w:rsid w:val="3D96CD88"/>
    <w:rsid w:val="3D9C6CF3"/>
    <w:rsid w:val="3DD07369"/>
    <w:rsid w:val="3DDE76BB"/>
    <w:rsid w:val="3DF41962"/>
    <w:rsid w:val="3E077BF4"/>
    <w:rsid w:val="3E21FB30"/>
    <w:rsid w:val="3E57EDE8"/>
    <w:rsid w:val="3E7C2D5C"/>
    <w:rsid w:val="3E8587AA"/>
    <w:rsid w:val="3EAC7CA0"/>
    <w:rsid w:val="3EC3BEEF"/>
    <w:rsid w:val="3ECE0FBE"/>
    <w:rsid w:val="3F1CFEFF"/>
    <w:rsid w:val="3F562ACB"/>
    <w:rsid w:val="3F5C7148"/>
    <w:rsid w:val="3F5EA28B"/>
    <w:rsid w:val="3F917190"/>
    <w:rsid w:val="3FB58151"/>
    <w:rsid w:val="3FCF25CC"/>
    <w:rsid w:val="400455E1"/>
    <w:rsid w:val="40206A14"/>
    <w:rsid w:val="408B971D"/>
    <w:rsid w:val="40924E42"/>
    <w:rsid w:val="40ADD7F3"/>
    <w:rsid w:val="40D9A9FC"/>
    <w:rsid w:val="41A74DD1"/>
    <w:rsid w:val="41AC57DE"/>
    <w:rsid w:val="41C51889"/>
    <w:rsid w:val="41D8D1C4"/>
    <w:rsid w:val="41E0D2B1"/>
    <w:rsid w:val="41E2CBD6"/>
    <w:rsid w:val="41EDDF95"/>
    <w:rsid w:val="421D2690"/>
    <w:rsid w:val="425B90C7"/>
    <w:rsid w:val="42A62EEE"/>
    <w:rsid w:val="42E09B2D"/>
    <w:rsid w:val="42EA937F"/>
    <w:rsid w:val="42EC91A8"/>
    <w:rsid w:val="43284275"/>
    <w:rsid w:val="435FC7D0"/>
    <w:rsid w:val="43A24E95"/>
    <w:rsid w:val="43BB061D"/>
    <w:rsid w:val="43DC1B92"/>
    <w:rsid w:val="4400AB60"/>
    <w:rsid w:val="444871CD"/>
    <w:rsid w:val="445F5944"/>
    <w:rsid w:val="446E0D77"/>
    <w:rsid w:val="447D0E4A"/>
    <w:rsid w:val="44818E70"/>
    <w:rsid w:val="449593D7"/>
    <w:rsid w:val="449F863B"/>
    <w:rsid w:val="4510B14F"/>
    <w:rsid w:val="451B28D2"/>
    <w:rsid w:val="451E2DFF"/>
    <w:rsid w:val="45299BD3"/>
    <w:rsid w:val="45ADFA52"/>
    <w:rsid w:val="45FF1972"/>
    <w:rsid w:val="4600454F"/>
    <w:rsid w:val="4646F8B4"/>
    <w:rsid w:val="4650A67B"/>
    <w:rsid w:val="46AEA5B9"/>
    <w:rsid w:val="46C7E748"/>
    <w:rsid w:val="46D4F86C"/>
    <w:rsid w:val="46F23585"/>
    <w:rsid w:val="4706C84A"/>
    <w:rsid w:val="472FA191"/>
    <w:rsid w:val="4780D904"/>
    <w:rsid w:val="479E0A5E"/>
    <w:rsid w:val="47E8DB18"/>
    <w:rsid w:val="480B2B75"/>
    <w:rsid w:val="48473647"/>
    <w:rsid w:val="484D54AB"/>
    <w:rsid w:val="48640C27"/>
    <w:rsid w:val="48797A2E"/>
    <w:rsid w:val="4897C86F"/>
    <w:rsid w:val="48AB4CFF"/>
    <w:rsid w:val="48C1616C"/>
    <w:rsid w:val="48E63457"/>
    <w:rsid w:val="48EA9EF4"/>
    <w:rsid w:val="48FB61DA"/>
    <w:rsid w:val="491EA27B"/>
    <w:rsid w:val="4941F7C0"/>
    <w:rsid w:val="4966C08F"/>
    <w:rsid w:val="4977CFE8"/>
    <w:rsid w:val="4987BC98"/>
    <w:rsid w:val="49ABE2A2"/>
    <w:rsid w:val="49B2F075"/>
    <w:rsid w:val="49B3F829"/>
    <w:rsid w:val="49E2F108"/>
    <w:rsid w:val="49FBBCD9"/>
    <w:rsid w:val="4A2396F2"/>
    <w:rsid w:val="4A3C89F3"/>
    <w:rsid w:val="4A3FBD6A"/>
    <w:rsid w:val="4A62C16D"/>
    <w:rsid w:val="4A62DEA3"/>
    <w:rsid w:val="4A69A94F"/>
    <w:rsid w:val="4A6FEB8C"/>
    <w:rsid w:val="4ACB427B"/>
    <w:rsid w:val="4AFC4CEE"/>
    <w:rsid w:val="4B003664"/>
    <w:rsid w:val="4B15DFCD"/>
    <w:rsid w:val="4B1767AA"/>
    <w:rsid w:val="4B4FBC40"/>
    <w:rsid w:val="4B678FD1"/>
    <w:rsid w:val="4B745B3F"/>
    <w:rsid w:val="4BB9149B"/>
    <w:rsid w:val="4BC96767"/>
    <w:rsid w:val="4BC9E30E"/>
    <w:rsid w:val="4BCC3ED5"/>
    <w:rsid w:val="4BED2B15"/>
    <w:rsid w:val="4C5673F1"/>
    <w:rsid w:val="4C5C1BD5"/>
    <w:rsid w:val="4C7F7F57"/>
    <w:rsid w:val="4C8FBA74"/>
    <w:rsid w:val="4C912021"/>
    <w:rsid w:val="4C93F356"/>
    <w:rsid w:val="4CC21623"/>
    <w:rsid w:val="4CCC386E"/>
    <w:rsid w:val="4CE1C72E"/>
    <w:rsid w:val="4D0E7001"/>
    <w:rsid w:val="4D2B2E6C"/>
    <w:rsid w:val="4D5C215F"/>
    <w:rsid w:val="4D662625"/>
    <w:rsid w:val="4D69F8BC"/>
    <w:rsid w:val="4DBD93B2"/>
    <w:rsid w:val="4E069DEE"/>
    <w:rsid w:val="4E378E4A"/>
    <w:rsid w:val="4E4D9451"/>
    <w:rsid w:val="4E593D63"/>
    <w:rsid w:val="4E78346B"/>
    <w:rsid w:val="4E833456"/>
    <w:rsid w:val="4E9D0A6C"/>
    <w:rsid w:val="4EC7D195"/>
    <w:rsid w:val="4EE067A9"/>
    <w:rsid w:val="4EE59B36"/>
    <w:rsid w:val="4F0A4387"/>
    <w:rsid w:val="4F1C6C63"/>
    <w:rsid w:val="4F2AB816"/>
    <w:rsid w:val="4F4256FB"/>
    <w:rsid w:val="4F4EAC20"/>
    <w:rsid w:val="4F8E2099"/>
    <w:rsid w:val="4FAD2838"/>
    <w:rsid w:val="4FBEEACA"/>
    <w:rsid w:val="4FC21F62"/>
    <w:rsid w:val="4FC5A9DC"/>
    <w:rsid w:val="4FC66DFD"/>
    <w:rsid w:val="4FD1E4A7"/>
    <w:rsid w:val="50252553"/>
    <w:rsid w:val="5050F352"/>
    <w:rsid w:val="5086FF28"/>
    <w:rsid w:val="50A2EAD5"/>
    <w:rsid w:val="50B1503C"/>
    <w:rsid w:val="50CC0686"/>
    <w:rsid w:val="50E4CF68"/>
    <w:rsid w:val="516CB5F3"/>
    <w:rsid w:val="516F1EB8"/>
    <w:rsid w:val="517EEB77"/>
    <w:rsid w:val="51951EB0"/>
    <w:rsid w:val="51BE8DDC"/>
    <w:rsid w:val="51DA9353"/>
    <w:rsid w:val="51DACCBE"/>
    <w:rsid w:val="51F80F41"/>
    <w:rsid w:val="5230260A"/>
    <w:rsid w:val="5232C9E7"/>
    <w:rsid w:val="5264BBEE"/>
    <w:rsid w:val="5273E98F"/>
    <w:rsid w:val="528C3F63"/>
    <w:rsid w:val="529E37A1"/>
    <w:rsid w:val="52B72F22"/>
    <w:rsid w:val="52DE5338"/>
    <w:rsid w:val="53161248"/>
    <w:rsid w:val="5366F1C0"/>
    <w:rsid w:val="5370E543"/>
    <w:rsid w:val="53C866BF"/>
    <w:rsid w:val="53F8B3B9"/>
    <w:rsid w:val="53FDF442"/>
    <w:rsid w:val="54004949"/>
    <w:rsid w:val="540124D8"/>
    <w:rsid w:val="543B4DA2"/>
    <w:rsid w:val="544F0B16"/>
    <w:rsid w:val="546FA18D"/>
    <w:rsid w:val="547C79AD"/>
    <w:rsid w:val="54F91586"/>
    <w:rsid w:val="54FA89C5"/>
    <w:rsid w:val="55099668"/>
    <w:rsid w:val="55127056"/>
    <w:rsid w:val="55264777"/>
    <w:rsid w:val="5537B586"/>
    <w:rsid w:val="553FAA70"/>
    <w:rsid w:val="5574B79A"/>
    <w:rsid w:val="559AFBF4"/>
    <w:rsid w:val="55AC0D81"/>
    <w:rsid w:val="55AF2B56"/>
    <w:rsid w:val="55C52480"/>
    <w:rsid w:val="55C73088"/>
    <w:rsid w:val="55E8A949"/>
    <w:rsid w:val="560CC33D"/>
    <w:rsid w:val="5619E5A1"/>
    <w:rsid w:val="5630DFB1"/>
    <w:rsid w:val="56330E86"/>
    <w:rsid w:val="567530AA"/>
    <w:rsid w:val="56AF16CD"/>
    <w:rsid w:val="56BCF58A"/>
    <w:rsid w:val="56DBEDCB"/>
    <w:rsid w:val="56EE765D"/>
    <w:rsid w:val="56EF87A0"/>
    <w:rsid w:val="56F69AD9"/>
    <w:rsid w:val="5711A5A6"/>
    <w:rsid w:val="574B8C97"/>
    <w:rsid w:val="57569135"/>
    <w:rsid w:val="57588703"/>
    <w:rsid w:val="57AFCFAD"/>
    <w:rsid w:val="57C0A535"/>
    <w:rsid w:val="57E168B6"/>
    <w:rsid w:val="5811FF21"/>
    <w:rsid w:val="581B474A"/>
    <w:rsid w:val="585688FD"/>
    <w:rsid w:val="585B18F3"/>
    <w:rsid w:val="585FA5C1"/>
    <w:rsid w:val="5869C6D2"/>
    <w:rsid w:val="5870C9C4"/>
    <w:rsid w:val="588688C2"/>
    <w:rsid w:val="58A43EFF"/>
    <w:rsid w:val="591075FA"/>
    <w:rsid w:val="596A8561"/>
    <w:rsid w:val="5986FF40"/>
    <w:rsid w:val="599C2766"/>
    <w:rsid w:val="59A450FF"/>
    <w:rsid w:val="59AB5A90"/>
    <w:rsid w:val="59B36DFF"/>
    <w:rsid w:val="59BBE9A5"/>
    <w:rsid w:val="59F514A1"/>
    <w:rsid w:val="5A01B761"/>
    <w:rsid w:val="5A347544"/>
    <w:rsid w:val="5A5280D9"/>
    <w:rsid w:val="5A5D04C1"/>
    <w:rsid w:val="5A783748"/>
    <w:rsid w:val="5A812663"/>
    <w:rsid w:val="5A9712BD"/>
    <w:rsid w:val="5AED8E9B"/>
    <w:rsid w:val="5AFAA762"/>
    <w:rsid w:val="5B002E2E"/>
    <w:rsid w:val="5B049962"/>
    <w:rsid w:val="5B06794C"/>
    <w:rsid w:val="5B0D1E81"/>
    <w:rsid w:val="5B0E6310"/>
    <w:rsid w:val="5B3772A4"/>
    <w:rsid w:val="5B390B04"/>
    <w:rsid w:val="5B601667"/>
    <w:rsid w:val="5B6B1D5C"/>
    <w:rsid w:val="5B8497F8"/>
    <w:rsid w:val="5B957028"/>
    <w:rsid w:val="5BBD83CF"/>
    <w:rsid w:val="5BD40EAE"/>
    <w:rsid w:val="5BF67AD6"/>
    <w:rsid w:val="5BFEAEA3"/>
    <w:rsid w:val="5C012CDA"/>
    <w:rsid w:val="5C857182"/>
    <w:rsid w:val="5C8EA7BD"/>
    <w:rsid w:val="5CDA79ED"/>
    <w:rsid w:val="5D07B660"/>
    <w:rsid w:val="5D183483"/>
    <w:rsid w:val="5D19E1A2"/>
    <w:rsid w:val="5D1EB59A"/>
    <w:rsid w:val="5D286276"/>
    <w:rsid w:val="5D2D2681"/>
    <w:rsid w:val="5D585FAF"/>
    <w:rsid w:val="5D8579D8"/>
    <w:rsid w:val="5DA6F32C"/>
    <w:rsid w:val="5DD8B7B8"/>
    <w:rsid w:val="5DFF4D37"/>
    <w:rsid w:val="5E0C779B"/>
    <w:rsid w:val="5E3373EA"/>
    <w:rsid w:val="5EB0840A"/>
    <w:rsid w:val="5EEF862B"/>
    <w:rsid w:val="5F08F008"/>
    <w:rsid w:val="5F2D9FA7"/>
    <w:rsid w:val="5F365B26"/>
    <w:rsid w:val="5F37C317"/>
    <w:rsid w:val="5F818A51"/>
    <w:rsid w:val="5F8E18EE"/>
    <w:rsid w:val="5FE299F8"/>
    <w:rsid w:val="5FEC95A7"/>
    <w:rsid w:val="5FF133DB"/>
    <w:rsid w:val="601D2C52"/>
    <w:rsid w:val="602CA9DA"/>
    <w:rsid w:val="6047F01F"/>
    <w:rsid w:val="60C3D2DE"/>
    <w:rsid w:val="61139F44"/>
    <w:rsid w:val="61157CE1"/>
    <w:rsid w:val="611792D3"/>
    <w:rsid w:val="611F7D03"/>
    <w:rsid w:val="6125D95F"/>
    <w:rsid w:val="61488339"/>
    <w:rsid w:val="615295D9"/>
    <w:rsid w:val="61888B42"/>
    <w:rsid w:val="61AF7B0B"/>
    <w:rsid w:val="61B84925"/>
    <w:rsid w:val="61C06322"/>
    <w:rsid w:val="61F18B21"/>
    <w:rsid w:val="6269CB1B"/>
    <w:rsid w:val="6289CB37"/>
    <w:rsid w:val="629199F2"/>
    <w:rsid w:val="62C3943D"/>
    <w:rsid w:val="62C456AD"/>
    <w:rsid w:val="62E100A6"/>
    <w:rsid w:val="62E56AF6"/>
    <w:rsid w:val="630207F6"/>
    <w:rsid w:val="63056B2D"/>
    <w:rsid w:val="6335B9D2"/>
    <w:rsid w:val="6341D5DE"/>
    <w:rsid w:val="635FAA75"/>
    <w:rsid w:val="63682F7B"/>
    <w:rsid w:val="6372B1DC"/>
    <w:rsid w:val="63924BC7"/>
    <w:rsid w:val="639292AB"/>
    <w:rsid w:val="63B2837B"/>
    <w:rsid w:val="63EC88F4"/>
    <w:rsid w:val="640039F9"/>
    <w:rsid w:val="6407B650"/>
    <w:rsid w:val="6407E270"/>
    <w:rsid w:val="641A9E53"/>
    <w:rsid w:val="643C8682"/>
    <w:rsid w:val="64711BD2"/>
    <w:rsid w:val="648585F6"/>
    <w:rsid w:val="648C829A"/>
    <w:rsid w:val="64AD6182"/>
    <w:rsid w:val="64CFB37C"/>
    <w:rsid w:val="64DA9D62"/>
    <w:rsid w:val="64EC318B"/>
    <w:rsid w:val="64F26572"/>
    <w:rsid w:val="652575A7"/>
    <w:rsid w:val="6534EEA9"/>
    <w:rsid w:val="6573B66B"/>
    <w:rsid w:val="6579346B"/>
    <w:rsid w:val="6592505D"/>
    <w:rsid w:val="65E9A81E"/>
    <w:rsid w:val="660F6602"/>
    <w:rsid w:val="6618E9BE"/>
    <w:rsid w:val="661B798B"/>
    <w:rsid w:val="662BD3DF"/>
    <w:rsid w:val="665C4AF4"/>
    <w:rsid w:val="66A0E22F"/>
    <w:rsid w:val="66BF9615"/>
    <w:rsid w:val="66E351FC"/>
    <w:rsid w:val="66FD9F49"/>
    <w:rsid w:val="6700E8DB"/>
    <w:rsid w:val="672441AC"/>
    <w:rsid w:val="6796673C"/>
    <w:rsid w:val="67AFD37D"/>
    <w:rsid w:val="67BF120E"/>
    <w:rsid w:val="67C4357C"/>
    <w:rsid w:val="67D32F6F"/>
    <w:rsid w:val="67DAD027"/>
    <w:rsid w:val="67DCA671"/>
    <w:rsid w:val="67E81DD7"/>
    <w:rsid w:val="68494E10"/>
    <w:rsid w:val="684D0633"/>
    <w:rsid w:val="6852F7FD"/>
    <w:rsid w:val="6891CAEB"/>
    <w:rsid w:val="68B4A53F"/>
    <w:rsid w:val="68EBF899"/>
    <w:rsid w:val="68EC04B2"/>
    <w:rsid w:val="69154F8F"/>
    <w:rsid w:val="69332718"/>
    <w:rsid w:val="69504481"/>
    <w:rsid w:val="695DD025"/>
    <w:rsid w:val="696DC7D1"/>
    <w:rsid w:val="6970B533"/>
    <w:rsid w:val="6977411B"/>
    <w:rsid w:val="6987BF04"/>
    <w:rsid w:val="69C2BD78"/>
    <w:rsid w:val="69C49C58"/>
    <w:rsid w:val="69EA401C"/>
    <w:rsid w:val="69FC3553"/>
    <w:rsid w:val="6A533439"/>
    <w:rsid w:val="6A571942"/>
    <w:rsid w:val="6A90979D"/>
    <w:rsid w:val="6AB9D8EE"/>
    <w:rsid w:val="6ABFCB49"/>
    <w:rsid w:val="6AC09B87"/>
    <w:rsid w:val="6B0D6122"/>
    <w:rsid w:val="6B312FD7"/>
    <w:rsid w:val="6B54FFB3"/>
    <w:rsid w:val="6B587539"/>
    <w:rsid w:val="6B99E184"/>
    <w:rsid w:val="6BB0FEE4"/>
    <w:rsid w:val="6BC16F26"/>
    <w:rsid w:val="6BFEB5B4"/>
    <w:rsid w:val="6C190404"/>
    <w:rsid w:val="6C1F27AA"/>
    <w:rsid w:val="6C362539"/>
    <w:rsid w:val="6C6BC64A"/>
    <w:rsid w:val="6C8C97A4"/>
    <w:rsid w:val="6CCC45C8"/>
    <w:rsid w:val="6D16C223"/>
    <w:rsid w:val="6D22E026"/>
    <w:rsid w:val="6D287871"/>
    <w:rsid w:val="6D494615"/>
    <w:rsid w:val="6D59C02B"/>
    <w:rsid w:val="6D68461D"/>
    <w:rsid w:val="6D706DFD"/>
    <w:rsid w:val="6D79F6C3"/>
    <w:rsid w:val="6D972407"/>
    <w:rsid w:val="6DC8ACCC"/>
    <w:rsid w:val="6DE3C911"/>
    <w:rsid w:val="6DE55D6E"/>
    <w:rsid w:val="6DEB3D6D"/>
    <w:rsid w:val="6E1332B5"/>
    <w:rsid w:val="6E1C455A"/>
    <w:rsid w:val="6E4FA4C8"/>
    <w:rsid w:val="6E52A63D"/>
    <w:rsid w:val="6E735AE3"/>
    <w:rsid w:val="6E747ADD"/>
    <w:rsid w:val="6E7F5CEE"/>
    <w:rsid w:val="6E9DD811"/>
    <w:rsid w:val="6EB5E993"/>
    <w:rsid w:val="6F053BDD"/>
    <w:rsid w:val="6F9053F4"/>
    <w:rsid w:val="6F95E10F"/>
    <w:rsid w:val="6FA85F87"/>
    <w:rsid w:val="6FC74593"/>
    <w:rsid w:val="6FDF8478"/>
    <w:rsid w:val="6FE59AF8"/>
    <w:rsid w:val="6FE7B309"/>
    <w:rsid w:val="7001610A"/>
    <w:rsid w:val="702291A2"/>
    <w:rsid w:val="7037DD75"/>
    <w:rsid w:val="704F2944"/>
    <w:rsid w:val="7054E03B"/>
    <w:rsid w:val="70554168"/>
    <w:rsid w:val="7067B132"/>
    <w:rsid w:val="7075604C"/>
    <w:rsid w:val="709BB0CF"/>
    <w:rsid w:val="70A40C96"/>
    <w:rsid w:val="70E067EC"/>
    <w:rsid w:val="712B5BE7"/>
    <w:rsid w:val="712DE04D"/>
    <w:rsid w:val="719D3E1B"/>
    <w:rsid w:val="71D2CDE0"/>
    <w:rsid w:val="71D6EA31"/>
    <w:rsid w:val="71E85013"/>
    <w:rsid w:val="71E979F6"/>
    <w:rsid w:val="71E9BB66"/>
    <w:rsid w:val="71FCB0B8"/>
    <w:rsid w:val="72041910"/>
    <w:rsid w:val="720710C8"/>
    <w:rsid w:val="723B390B"/>
    <w:rsid w:val="72535617"/>
    <w:rsid w:val="72538BBB"/>
    <w:rsid w:val="72BEEFBC"/>
    <w:rsid w:val="72DD5172"/>
    <w:rsid w:val="72EB4951"/>
    <w:rsid w:val="73338544"/>
    <w:rsid w:val="73445C10"/>
    <w:rsid w:val="735626CB"/>
    <w:rsid w:val="73668B0A"/>
    <w:rsid w:val="736EC5FB"/>
    <w:rsid w:val="736F56B9"/>
    <w:rsid w:val="739DAB8E"/>
    <w:rsid w:val="73B4ABF4"/>
    <w:rsid w:val="73F40288"/>
    <w:rsid w:val="740EA970"/>
    <w:rsid w:val="74185302"/>
    <w:rsid w:val="741F4D04"/>
    <w:rsid w:val="7435617D"/>
    <w:rsid w:val="747B7A33"/>
    <w:rsid w:val="74826B2D"/>
    <w:rsid w:val="749AE038"/>
    <w:rsid w:val="74D407E4"/>
    <w:rsid w:val="74DB4CD3"/>
    <w:rsid w:val="7524748C"/>
    <w:rsid w:val="752E56CC"/>
    <w:rsid w:val="756308F4"/>
    <w:rsid w:val="756B8A62"/>
    <w:rsid w:val="7571A680"/>
    <w:rsid w:val="75A12413"/>
    <w:rsid w:val="75BB619B"/>
    <w:rsid w:val="75C0F67B"/>
    <w:rsid w:val="75C759B3"/>
    <w:rsid w:val="75DAAEF8"/>
    <w:rsid w:val="75E11FFB"/>
    <w:rsid w:val="75F777C3"/>
    <w:rsid w:val="7613E2C0"/>
    <w:rsid w:val="76289154"/>
    <w:rsid w:val="762F52F6"/>
    <w:rsid w:val="764A8672"/>
    <w:rsid w:val="76553B53"/>
    <w:rsid w:val="76627DE6"/>
    <w:rsid w:val="76733B05"/>
    <w:rsid w:val="7686B628"/>
    <w:rsid w:val="76BF9DA6"/>
    <w:rsid w:val="76D48AEF"/>
    <w:rsid w:val="76EF45EC"/>
    <w:rsid w:val="76FE3732"/>
    <w:rsid w:val="7766B6B8"/>
    <w:rsid w:val="77828122"/>
    <w:rsid w:val="77967011"/>
    <w:rsid w:val="77E8B173"/>
    <w:rsid w:val="783EF5B5"/>
    <w:rsid w:val="78696F54"/>
    <w:rsid w:val="7870DF41"/>
    <w:rsid w:val="788422C8"/>
    <w:rsid w:val="78969CFD"/>
    <w:rsid w:val="78A66219"/>
    <w:rsid w:val="78D9AECD"/>
    <w:rsid w:val="78DFF20F"/>
    <w:rsid w:val="7905DD0D"/>
    <w:rsid w:val="79345A68"/>
    <w:rsid w:val="796D26AF"/>
    <w:rsid w:val="79892DBF"/>
    <w:rsid w:val="79A08166"/>
    <w:rsid w:val="79AA0133"/>
    <w:rsid w:val="79AD5931"/>
    <w:rsid w:val="79D02F0D"/>
    <w:rsid w:val="79FFA53E"/>
    <w:rsid w:val="7A308A3B"/>
    <w:rsid w:val="7A348F6F"/>
    <w:rsid w:val="7A562E20"/>
    <w:rsid w:val="7A869608"/>
    <w:rsid w:val="7A8781ED"/>
    <w:rsid w:val="7AB550FF"/>
    <w:rsid w:val="7AC16A34"/>
    <w:rsid w:val="7AC9F140"/>
    <w:rsid w:val="7AE453ED"/>
    <w:rsid w:val="7AE6A1CD"/>
    <w:rsid w:val="7AEBA439"/>
    <w:rsid w:val="7AF14218"/>
    <w:rsid w:val="7B27EFF4"/>
    <w:rsid w:val="7B2E0D8B"/>
    <w:rsid w:val="7B4173CC"/>
    <w:rsid w:val="7B466BA4"/>
    <w:rsid w:val="7B471C1F"/>
    <w:rsid w:val="7B7641D6"/>
    <w:rsid w:val="7B7B4E2B"/>
    <w:rsid w:val="7B814567"/>
    <w:rsid w:val="7BAD2AEF"/>
    <w:rsid w:val="7C494033"/>
    <w:rsid w:val="7C6C948A"/>
    <w:rsid w:val="7C751161"/>
    <w:rsid w:val="7C83B245"/>
    <w:rsid w:val="7CA36BE8"/>
    <w:rsid w:val="7CAB6784"/>
    <w:rsid w:val="7CBB5B47"/>
    <w:rsid w:val="7CC22645"/>
    <w:rsid w:val="7CDA6638"/>
    <w:rsid w:val="7CF40D9B"/>
    <w:rsid w:val="7D3526AB"/>
    <w:rsid w:val="7D395B98"/>
    <w:rsid w:val="7D4A63CE"/>
    <w:rsid w:val="7D67F89E"/>
    <w:rsid w:val="7D8241D6"/>
    <w:rsid w:val="7D8CB06A"/>
    <w:rsid w:val="7DB02578"/>
    <w:rsid w:val="7DB8AB09"/>
    <w:rsid w:val="7DC9CD86"/>
    <w:rsid w:val="7E1D4B2A"/>
    <w:rsid w:val="7E38A8A6"/>
    <w:rsid w:val="7E84AA2F"/>
    <w:rsid w:val="7EB1E787"/>
    <w:rsid w:val="7EB4ABD7"/>
    <w:rsid w:val="7EBD4C31"/>
    <w:rsid w:val="7EEFA80F"/>
    <w:rsid w:val="7EF96BA1"/>
    <w:rsid w:val="7F749A27"/>
    <w:rsid w:val="7F91ABC7"/>
    <w:rsid w:val="7FA30C7E"/>
    <w:rsid w:val="7FAD8AA1"/>
    <w:rsid w:val="7FCA2E89"/>
    <w:rsid w:val="7FE1DFA1"/>
    <w:rsid w:val="7FF0B0D0"/>
    <w:rsid w:val="7FF36044"/>
    <w:rsid w:val="7FFA5C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AFF95D3"/>
  <w15:docId w15:val="{00EF655D-DC12-4EA3-AEF7-0B4EA2D921F4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 wp14">
  <w:docDefaults>
    <w:rPrDefault>
      <w:rPr>
        <w:rFonts w:asciiTheme="minorHAnsi" w:hAnsiTheme="minorHAnsi" w:eastAsia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qFormat="1"/>
    <w:lsdException w:name="heading 4" w:uiPriority="9" w:semiHidden="1" w:qFormat="1"/>
    <w:lsdException w:name="heading 5" w:uiPriority="9" w:semiHidden="1" w:qFormat="1"/>
    <w:lsdException w:name="heading 6" w:uiPriority="9" w:semiHidden="1" w:qFormat="1"/>
    <w:lsdException w:name="heading 7" w:uiPriority="9" w:semiHidden="1" w:qFormat="1"/>
    <w:lsdException w:name="heading 8" w:uiPriority="9" w:semiHidden="1" w:qFormat="1"/>
    <w:lsdException w:name="heading 9" w:uiPriority="9" w:semiHidden="1" w:qFormat="1"/>
    <w:lsdException w:name="index 1" w:semiHidden="1"/>
    <w:lsdException w:name="index 2" w:semiHidden="1"/>
    <w:lsdException w:name="index 3" w:semiHidden="1"/>
    <w:lsdException w:name="index 4" w:semiHidden="1"/>
    <w:lsdException w:name="index 5" w:semiHidden="1"/>
    <w:lsdException w:name="index 6" w:semiHidden="1"/>
    <w:lsdException w:name="index 7" w:semiHidden="1"/>
    <w:lsdException w:name="index 8" w:semiHidden="1"/>
    <w:lsdException w:name="index 9" w:semiHidden="1"/>
    <w:lsdException w:name="toc 1" w:uiPriority="39" w:semiHidden="1"/>
    <w:lsdException w:name="toc 2" w:uiPriority="39" w:semiHidden="1"/>
    <w:lsdException w:name="toc 3" w:uiPriority="39" w:semiHidden="1"/>
    <w:lsdException w:name="toc 4" w:uiPriority="39" w:semiHidden="1"/>
    <w:lsdException w:name="toc 5" w:uiPriority="39" w:semiHidden="1"/>
    <w:lsdException w:name="toc 6" w:uiPriority="39" w:semiHidden="1"/>
    <w:lsdException w:name="toc 7" w:uiPriority="39" w:semiHidden="1"/>
    <w:lsdException w:name="toc 8" w:uiPriority="39" w:semiHidden="1"/>
    <w:lsdException w:name="toc 9" w:uiPriority="39" w:semiHidden="1"/>
    <w:lsdException w:name="Normal Indent" w:semiHidden="1"/>
    <w:lsdException w:name="footnote text" w:semiHidden="1"/>
    <w:lsdException w:name="annotation text" w:semiHidden="1"/>
    <w:lsdException w:name="header" w:semiHidden="1" w:unhideWhenUsed="1"/>
    <w:lsdException w:name="footer" w:semiHidden="1" w:unhideWhenUsed="1"/>
    <w:lsdException w:name="index heading" w:semiHidden="1"/>
    <w:lsdException w:name="caption" w:uiPriority="35" w:semiHidden="1" w:qFormat="1"/>
    <w:lsdException w:name="table of figures" w:semiHidden="1"/>
    <w:lsdException w:name="envelope address" w:semiHidden="1"/>
    <w:lsdException w:name="envelope return" w:semiHidden="1"/>
    <w:lsdException w:name="footnote reference" w:semiHidden="1"/>
    <w:lsdException w:name="annotation reference" w:semiHidden="1"/>
    <w:lsdException w:name="line number" w:semiHidden="1"/>
    <w:lsdException w:name="page number" w:semiHidden="1"/>
    <w:lsdException w:name="endnote reference" w:semiHidden="1"/>
    <w:lsdException w:name="endnote text" w:semiHidden="1"/>
    <w:lsdException w:name="table of authorities" w:semiHidden="1"/>
    <w:lsdException w:name="macro" w:semiHidden="1"/>
    <w:lsdException w:name="toa heading" w:semiHidden="1"/>
    <w:lsdException w:name="List" w:semiHidden="1"/>
    <w:lsdException w:name="List Bullet" w:semiHidden="1"/>
    <w:lsdException w:name="List Number" w:semiHidden="1"/>
    <w:lsdException w:name="List 2" w:semiHidden="1"/>
    <w:lsdException w:name="List 3" w:semiHidden="1"/>
    <w:lsdException w:name="List 4" w:semiHidden="1"/>
    <w:lsdException w:name="List 5" w:semiHidden="1"/>
    <w:lsdException w:name="List Bullet 2" w:semiHidden="1"/>
    <w:lsdException w:name="List Bullet 3" w:semiHidden="1"/>
    <w:lsdException w:name="List Bullet 4" w:semiHidden="1"/>
    <w:lsdException w:name="List Bullet 5" w:semiHidden="1"/>
    <w:lsdException w:name="List Number 2" w:semiHidden="1"/>
    <w:lsdException w:name="List Number 3" w:semiHidden="1"/>
    <w:lsdException w:name="List Number 4" w:semiHidden="1"/>
    <w:lsdException w:name="List Number 5" w:semiHidden="1"/>
    <w:lsdException w:name="Title" w:uiPriority="10" w:qFormat="1"/>
    <w:lsdException w:name="Closing" w:semiHidden="1"/>
    <w:lsdException w:name="Signature" w:semiHidden="1"/>
    <w:lsdException w:name="Default Paragraph Font" w:uiPriority="1" w:semiHidden="1" w:unhideWhenUsed="1"/>
    <w:lsdException w:name="Body Text" w:semiHidden="1"/>
    <w:lsdException w:name="Body Text Indent" w:semiHidden="1"/>
    <w:lsdException w:name="List Continue" w:semiHidden="1"/>
    <w:lsdException w:name="List Continue 2" w:semiHidden="1"/>
    <w:lsdException w:name="List Continue 3" w:semiHidden="1"/>
    <w:lsdException w:name="List Continue 4" w:semiHidden="1"/>
    <w:lsdException w:name="List Continue 5" w:semiHidden="1"/>
    <w:lsdException w:name="Message Header" w:semiHidden="1"/>
    <w:lsdException w:name="Subtitle" w:uiPriority="11" w:qFormat="1"/>
    <w:lsdException w:name="Salutation" w:semiHidden="1"/>
    <w:lsdException w:name="Date" w:semiHidden="1"/>
    <w:lsdException w:name="Body Text First Indent" w:semiHidden="1"/>
    <w:lsdException w:name="Body Text First Indent 2" w:semiHidden="1"/>
    <w:lsdException w:name="Note Heading" w:semiHidden="1"/>
    <w:lsdException w:name="Body Text 2" w:semiHidden="1"/>
    <w:lsdException w:name="Body Text 3" w:semiHidden="1"/>
    <w:lsdException w:name="Body Text Indent 2" w:semiHidden="1"/>
    <w:lsdException w:name="Body Text Indent 3" w:semiHidden="1"/>
    <w:lsdException w:name="Block Text" w:semiHidden="1"/>
    <w:lsdException w:name="Hyperlink" w:semiHidden="1"/>
    <w:lsdException w:name="FollowedHyperlink" w:semiHidden="1"/>
    <w:lsdException w:name="Strong" w:uiPriority="22" w:qFormat="1"/>
    <w:lsdException w:name="Emphasis" w:uiPriority="20" w:semiHidden="1" w:qFormat="1"/>
    <w:lsdException w:name="Document Map" w:semiHidden="1"/>
    <w:lsdException w:name="Plain Text" w:semiHidden="1"/>
    <w:lsdException w:name="E-mail Signature" w:semiHidden="1"/>
    <w:lsdException w:name="HTML Top of Form" w:semiHidden="1" w:unhideWhenUsed="1"/>
    <w:lsdException w:name="HTML Bottom of Form" w:semiHidden="1" w:unhideWhenUsed="1"/>
    <w:lsdException w:name="Normal (Web)" w:semiHidden="1"/>
    <w:lsdException w:name="HTML Acronym" w:semiHidden="1"/>
    <w:lsdException w:name="HTML Address" w:semiHidden="1"/>
    <w:lsdException w:name="HTML Cite" w:semiHidden="1"/>
    <w:lsdException w:name="HTML Code" w:semiHidden="1"/>
    <w:lsdException w:name="HTML Definition" w:semiHidden="1"/>
    <w:lsdException w:name="HTML Keyboard" w:semiHidden="1"/>
    <w:lsdException w:name="HTML Preformatted" w:semiHidden="1"/>
    <w:lsdException w:name="HTML Sample" w:semiHidden="1"/>
    <w:lsdException w:name="HTML Typewriter" w:semiHidden="1"/>
    <w:lsdException w:name="HTML Variable" w:semiHidden="1" w:unhideWhenUsed="1"/>
    <w:lsdException w:name="Normal Table" w:semiHidden="1" w:unhideWhenUsed="1"/>
    <w:lsdException w:name="annotation subject" w:semiHidden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semiHidden="1" w:qFormat="1"/>
    <w:lsdException w:name="Quote" w:uiPriority="29" w:semiHidden="1" w:qFormat="1"/>
    <w:lsdException w:name="Intense Quote" w:uiPriority="30" w:semiHidden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semiHidden="1" w:qFormat="1"/>
    <w:lsdException w:name="Intense Emphasis" w:uiPriority="21" w:semiHidden="1" w:qFormat="1"/>
    <w:lsdException w:name="Subtle Reference" w:uiPriority="31" w:semiHidden="1" w:qFormat="1"/>
    <w:lsdException w:name="Intense Reference" w:uiPriority="32" w:semiHidden="1" w:qFormat="1"/>
    <w:lsdException w:name="Book Title" w:uiPriority="33" w:semiHidden="1" w:qFormat="1"/>
    <w:lsdException w:name="Bibliography" w:uiPriority="37" w:semiHidden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uiPriority w:val="0"/>
    <w:name w:val="Normal"/>
    <w:qFormat/>
    <w:rsid w:val="4BC9E30E"/>
    <w:rPr>
      <w:rFonts w:cs="Oslo Sans Office"/>
      <w:noProof w:val="0"/>
    </w:rPr>
    <w:pPr>
      <w:spacing w:after="280"/>
    </w:pPr>
  </w:style>
  <w:style w:type="paragraph" w:styleId="Overskrift1">
    <w:uiPriority w:val="9"/>
    <w:name w:val="heading 1"/>
    <w:basedOn w:val="Normal"/>
    <w:next w:val="Normal"/>
    <w:link w:val="Overskrift1Tegn"/>
    <w:qFormat/>
    <w:rsid w:val="4BC9E30E"/>
    <w:rPr>
      <w:rFonts w:ascii="Oslo Sans Office" w:hAnsi="Oslo Sans Office" w:eastAsia="" w:cs="" w:asciiTheme="majorAscii" w:hAnsiTheme="majorAscii" w:eastAsiaTheme="majorEastAsia" w:cstheme="majorBidi"/>
      <w:color w:val="2A2859" w:themeColor="text2" w:themeTint="FF" w:themeShade="FF"/>
      <w:sz w:val="28"/>
      <w:szCs w:val="28"/>
    </w:rPr>
    <w:pPr>
      <w:keepNext w:val="1"/>
      <w:keepLines w:val="1"/>
      <w:spacing w:after="0"/>
      <w:outlineLvl w:val="0"/>
    </w:pPr>
  </w:style>
  <w:style w:type="paragraph" w:styleId="Overskrift2">
    <w:uiPriority w:val="9"/>
    <w:name w:val="heading 2"/>
    <w:basedOn w:val="Normal"/>
    <w:next w:val="Normal"/>
    <w:link w:val="Overskrift2Tegn"/>
    <w:qFormat/>
    <w:rsid w:val="4BC9E30E"/>
    <w:rPr>
      <w:rFonts w:ascii="Oslo Sans Office" w:hAnsi="Oslo Sans Office" w:eastAsia="" w:cs="" w:asciiTheme="majorAscii" w:hAnsiTheme="majorAscii" w:eastAsiaTheme="majorEastAsia" w:cstheme="majorBidi"/>
      <w:color w:val="000000" w:themeColor="text1" w:themeTint="FF" w:themeShade="FF"/>
    </w:rPr>
    <w:pPr>
      <w:keepNext w:val="1"/>
      <w:keepLines w:val="1"/>
      <w:spacing w:after="0"/>
      <w:outlineLvl w:val="1"/>
    </w:pPr>
  </w:style>
  <w:style w:type="character" w:styleId="Standardskriftforavsnitt" w:default="1">
    <w:name w:val="Default Paragraph Font"/>
    <w:uiPriority w:val="1"/>
    <w:unhideWhenUsed/>
  </w:style>
  <w:style w:type="table" w:styleId="Vanligtabel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Ingenliste" w:default="1">
    <w:name w:val="No List"/>
    <w:uiPriority w:val="99"/>
    <w:semiHidden/>
    <w:unhideWhenUsed/>
  </w:style>
  <w:style w:type="character" w:styleId="Overskrift1Tegn" w:customStyle="1">
    <w:name w:val="Overskrift 1 Tegn"/>
    <w:basedOn w:val="Standardskriftforavsnitt"/>
    <w:link w:val="Overskrift1"/>
    <w:uiPriority w:val="9"/>
    <w:rsid w:val="00712959"/>
    <w:rPr>
      <w:rFonts w:asciiTheme="majorHAnsi" w:hAnsiTheme="majorHAnsi" w:eastAsiaTheme="majorEastAsia" w:cstheme="majorBidi"/>
      <w:color w:val="2A2859" w:themeColor="text2"/>
      <w:sz w:val="28"/>
      <w:szCs w:val="32"/>
    </w:rPr>
  </w:style>
  <w:style w:type="table" w:styleId="Tabellrutenett">
    <w:name w:val="Table Grid"/>
    <w:basedOn w:val="Vanligtabell"/>
    <w:uiPriority w:val="39"/>
    <w:rsid w:val="00C51925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Topptekst">
    <w:uiPriority w:val="99"/>
    <w:name w:val="header"/>
    <w:basedOn w:val="Normal"/>
    <w:semiHidden/>
    <w:link w:val="TopptekstTegn"/>
    <w:rsid w:val="4BC9E30E"/>
    <w:pPr>
      <w:tabs>
        <w:tab w:val="center" w:leader="none" w:pos="4536"/>
        <w:tab w:val="right" w:leader="none" w:pos="9072"/>
      </w:tabs>
      <w:spacing w:after="0"/>
    </w:pPr>
  </w:style>
  <w:style w:type="character" w:styleId="TopptekstTegn" w:customStyle="1">
    <w:name w:val="Topptekst Tegn"/>
    <w:basedOn w:val="Standardskriftforavsnitt"/>
    <w:link w:val="Topptekst"/>
    <w:uiPriority w:val="99"/>
    <w:semiHidden/>
    <w:rsid w:val="00FD7882"/>
    <w:rPr>
      <w:sz w:val="20"/>
    </w:rPr>
  </w:style>
  <w:style w:type="paragraph" w:styleId="Bunntekst">
    <w:uiPriority w:val="99"/>
    <w:name w:val="footer"/>
    <w:basedOn w:val="Normal"/>
    <w:link w:val="BunntekstTegn"/>
    <w:rsid w:val="4BC9E30E"/>
    <w:rPr>
      <w:color w:val="2A2859" w:themeColor="text2" w:themeTint="FF" w:themeShade="FF"/>
      <w:sz w:val="16"/>
      <w:szCs w:val="16"/>
    </w:rPr>
    <w:pPr>
      <w:tabs>
        <w:tab w:val="center" w:leader="none" w:pos="4536"/>
        <w:tab w:val="right" w:leader="none" w:pos="9072"/>
      </w:tabs>
      <w:spacing w:after="0"/>
    </w:pPr>
  </w:style>
  <w:style w:type="character" w:styleId="BunntekstTegn" w:customStyle="1">
    <w:name w:val="Bunntekst Tegn"/>
    <w:basedOn w:val="Standardskriftforavsnitt"/>
    <w:link w:val="Bunntekst"/>
    <w:uiPriority w:val="99"/>
    <w:rsid w:val="00FD7882"/>
    <w:rPr>
      <w:color w:val="2A2859" w:themeColor="text2"/>
      <w:sz w:val="16"/>
    </w:rPr>
  </w:style>
  <w:style w:type="character" w:styleId="Sterk">
    <w:name w:val="Strong"/>
    <w:basedOn w:val="Standardskriftforavsnitt"/>
    <w:uiPriority w:val="22"/>
    <w:qFormat/>
    <w:rsid w:val="005D093C"/>
    <w:rPr>
      <w:b/>
      <w:bCs/>
    </w:rPr>
  </w:style>
  <w:style w:type="paragraph" w:styleId="Tittel">
    <w:uiPriority w:val="10"/>
    <w:name w:val="Title"/>
    <w:basedOn w:val="Normal"/>
    <w:next w:val="Normal"/>
    <w:link w:val="TittelTegn"/>
    <w:qFormat/>
    <w:rsid w:val="4BC9E30E"/>
    <w:rPr>
      <w:rFonts w:ascii="Oslo Sans Office" w:hAnsi="Oslo Sans Office" w:eastAsia="" w:cs="" w:asciiTheme="majorAscii" w:hAnsiTheme="majorAscii" w:eastAsiaTheme="majorEastAsia" w:cstheme="majorBidi"/>
      <w:color w:val="2A2859" w:themeColor="text2" w:themeTint="FF" w:themeShade="FF"/>
      <w:sz w:val="38"/>
      <w:szCs w:val="38"/>
    </w:rPr>
    <w:pPr>
      <w:spacing w:after="0"/>
      <w:contextualSpacing/>
    </w:pPr>
  </w:style>
  <w:style w:type="character" w:styleId="TittelTegn" w:customStyle="1">
    <w:name w:val="Tittel Tegn"/>
    <w:basedOn w:val="Standardskriftforavsnitt"/>
    <w:link w:val="Tittel"/>
    <w:uiPriority w:val="10"/>
    <w:rsid w:val="00FD7882"/>
    <w:rPr>
      <w:rFonts w:asciiTheme="majorHAnsi" w:hAnsiTheme="majorHAnsi" w:eastAsiaTheme="majorEastAsia" w:cstheme="majorBidi"/>
      <w:color w:val="2A2859" w:themeColor="text2"/>
      <w:spacing w:val="-10"/>
      <w:kern w:val="28"/>
      <w:sz w:val="38"/>
      <w:szCs w:val="56"/>
    </w:rPr>
  </w:style>
  <w:style w:type="paragraph" w:styleId="Ingenmellomrom">
    <w:name w:val="No Spacing"/>
    <w:uiPriority w:val="1"/>
    <w:qFormat/>
    <w:rsid w:val="000119BE"/>
    <w:pPr>
      <w:spacing w:after="0" w:line="264" w:lineRule="auto"/>
    </w:pPr>
    <w:rPr>
      <w:sz w:val="20"/>
    </w:rPr>
  </w:style>
  <w:style w:type="character" w:styleId="Plassholdertekst">
    <w:name w:val="Placeholder Text"/>
    <w:basedOn w:val="Standardskriftforavsnitt"/>
    <w:uiPriority w:val="99"/>
    <w:semiHidden/>
    <w:rsid w:val="000119BE"/>
    <w:rPr>
      <w:color w:val="808080"/>
    </w:rPr>
  </w:style>
  <w:style w:type="paragraph" w:styleId="Undertittel">
    <w:uiPriority w:val="11"/>
    <w:name w:val="Subtitle"/>
    <w:basedOn w:val="Normal"/>
    <w:next w:val="Normal"/>
    <w:link w:val="UndertittelTegn"/>
    <w:qFormat/>
    <w:rsid w:val="4BC9E30E"/>
    <w:rPr>
      <w:rFonts w:eastAsia="" w:eastAsiaTheme="minorEastAsia"/>
      <w:b w:val="1"/>
      <w:bCs w:val="1"/>
      <w:color w:val="2A2859" w:themeColor="text2" w:themeTint="FF" w:themeShade="FF"/>
    </w:rPr>
    <w:pPr>
      <w:spacing w:after="0"/>
    </w:pPr>
  </w:style>
  <w:style w:type="character" w:styleId="UndertittelTegn" w:customStyle="1">
    <w:name w:val="Undertittel Tegn"/>
    <w:basedOn w:val="Standardskriftforavsnitt"/>
    <w:link w:val="Undertittel"/>
    <w:uiPriority w:val="11"/>
    <w:rsid w:val="00FD7882"/>
    <w:rPr>
      <w:rFonts w:eastAsiaTheme="minorEastAsia"/>
      <w:b/>
      <w:color w:val="2A2859" w:themeColor="text2"/>
    </w:rPr>
  </w:style>
  <w:style w:type="paragraph" w:styleId="Referanserbrev" w:customStyle="true">
    <w:uiPriority w:val="1"/>
    <w:name w:val="Referanser brev"/>
    <w:basedOn w:val="Normal"/>
    <w:qFormat/>
    <w:rsid w:val="4BC9E30E"/>
    <w:rPr>
      <w:sz w:val="16"/>
      <w:szCs w:val="16"/>
    </w:rPr>
    <w:pPr>
      <w:spacing w:after="0"/>
    </w:pPr>
  </w:style>
  <w:style w:type="character" w:styleId="Overskrift2Tegn" w:customStyle="1">
    <w:name w:val="Overskrift 2 Tegn"/>
    <w:basedOn w:val="Standardskriftforavsnitt"/>
    <w:link w:val="Overskrift2"/>
    <w:uiPriority w:val="9"/>
    <w:rsid w:val="00A83279"/>
    <w:rPr>
      <w:rFonts w:asciiTheme="majorHAnsi" w:hAnsiTheme="majorHAnsi" w:eastAsiaTheme="majorEastAsia" w:cstheme="majorBidi"/>
      <w:color w:val="000000" w:themeColor="text1"/>
      <w:szCs w:val="26"/>
    </w:rPr>
  </w:style>
  <w:style w:type="table" w:styleId="Creunaenkel" w:customStyle="1">
    <w:name w:val="Creuna enkel"/>
    <w:basedOn w:val="Vanligtabell"/>
    <w:uiPriority w:val="99"/>
    <w:rsid w:val="006E006E"/>
    <w:pPr>
      <w:spacing w:after="0" w:line="240" w:lineRule="auto"/>
    </w:pPr>
    <w:rPr>
      <w:color w:val="030303"/>
      <w:sz w:val="20"/>
      <w:szCs w:val="21"/>
    </w:rPr>
    <w:tblPr>
      <w:tblBorders>
        <w:top w:val="single" w:color="BFBFBF" w:themeColor="background1" w:themeShade="BF" w:sz="4" w:space="0"/>
        <w:left w:val="single" w:color="BFBFBF" w:themeColor="background1" w:themeShade="BF" w:sz="4" w:space="0"/>
        <w:bottom w:val="single" w:color="BFBFBF" w:themeColor="background1" w:themeShade="BF" w:sz="4" w:space="0"/>
        <w:right w:val="single" w:color="BFBFBF" w:themeColor="background1" w:themeShade="BF" w:sz="4" w:space="0"/>
        <w:insideH w:val="single" w:color="BFBFBF" w:themeColor="background1" w:themeShade="BF" w:sz="4" w:space="0"/>
        <w:insideV w:val="single" w:color="BFBFBF" w:themeColor="background1" w:themeShade="BF" w:sz="4" w:space="0"/>
      </w:tblBorders>
    </w:tblPr>
    <w:tcPr>
      <w:shd w:val="clear" w:color="auto" w:fill="auto"/>
      <w:tcMar>
        <w:top w:w="57" w:type="dxa"/>
        <w:bottom w:w="57" w:type="dxa"/>
      </w:tcMar>
    </w:tcPr>
    <w:tblStylePr w:type="firstRow">
      <w:rPr>
        <w:rFonts w:asciiTheme="majorHAnsi" w:hAnsiTheme="majorHAnsi"/>
        <w:color w:val="FFFFFF"/>
        <w:sz w:val="20"/>
      </w:rPr>
      <w:tblPr/>
      <w:tcPr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nil"/>
          <w:insideV w:val="single" w:color="FFFFFF" w:themeColor="background1" w:sz="4" w:space="0"/>
          <w:tl2br w:val="nil"/>
          <w:tr2bl w:val="nil"/>
        </w:tcBorders>
        <w:shd w:val="clear" w:color="auto" w:fill="000000" w:themeFill="text1"/>
      </w:tcPr>
    </w:tblStylePr>
  </w:style>
  <w:style w:type="paragraph" w:styleId="Kopiogvedlegg" w:customStyle="true">
    <w:uiPriority w:val="1"/>
    <w:name w:val="Kopi og vedlegg"/>
    <w:basedOn w:val="Normal"/>
    <w:semiHidden/>
    <w:rsid w:val="4BC9E30E"/>
    <w:rPr>
      <w:sz w:val="16"/>
      <w:szCs w:val="16"/>
    </w:rPr>
    <w:pPr>
      <w:spacing w:after="0"/>
    </w:pPr>
  </w:style>
  <w:style w:type="paragraph" w:styleId="Bobletekst">
    <w:uiPriority w:val="99"/>
    <w:name w:val="Balloon Text"/>
    <w:basedOn w:val="Normal"/>
    <w:semiHidden/>
    <w:unhideWhenUsed/>
    <w:link w:val="BobletekstTegn"/>
    <w:rsid w:val="4BC9E30E"/>
    <w:rPr>
      <w:rFonts w:ascii="Tahoma" w:hAnsi="Tahoma" w:cs="Tahoma"/>
      <w:sz w:val="16"/>
      <w:szCs w:val="16"/>
    </w:rPr>
    <w:pPr>
      <w:spacing w:after="0"/>
    </w:pPr>
  </w:style>
  <w:style w:type="character" w:styleId="BobletekstTegn" w:customStyle="1">
    <w:name w:val="Bobletekst Tegn"/>
    <w:basedOn w:val="Standardskriftforavsnitt"/>
    <w:link w:val="Bobletekst"/>
    <w:uiPriority w:val="99"/>
    <w:semiHidden/>
    <w:rsid w:val="001111D0"/>
    <w:rPr>
      <w:rFonts w:ascii="Tahoma" w:hAnsi="Tahoma" w:cs="Tahoma"/>
      <w:sz w:val="16"/>
      <w:szCs w:val="16"/>
    </w:rPr>
  </w:style>
  <w:style w:type="character" w:styleId="Hyperkobling">
    <w:name w:val="Hyperlink"/>
    <w:basedOn w:val="Standardskriftforavsnitt"/>
    <w:uiPriority w:val="99"/>
    <w:rsid w:val="00B11356"/>
    <w:rPr>
      <w:color w:val="000000" w:themeColor="hyperlink"/>
      <w:u w:val="single"/>
    </w:rPr>
  </w:style>
  <w:style w:type="character" w:styleId="Merknadsreferanse">
    <w:name w:val="annotation reference"/>
    <w:basedOn w:val="Standardskriftforavsnitt"/>
    <w:uiPriority w:val="99"/>
    <w:semiHidden/>
    <w:rsid w:val="00AE38BC"/>
    <w:rPr>
      <w:rFonts w:cs="Times New Roman"/>
      <w:sz w:val="16"/>
      <w:szCs w:val="16"/>
    </w:rPr>
  </w:style>
  <w:style w:type="paragraph" w:styleId="Merknadstekst">
    <w:uiPriority w:val="99"/>
    <w:name w:val="annotation text"/>
    <w:basedOn w:val="Normal"/>
    <w:semiHidden/>
    <w:link w:val="MerknadstekstTegn"/>
    <w:rsid w:val="4BC9E30E"/>
    <w:rPr>
      <w:rFonts w:ascii="Times New Roman" w:hAnsi="Times New Roman" w:eastAsia="Times New Roman" w:cs="Times New Roman"/>
      <w:lang w:eastAsia="nb-NO"/>
    </w:rPr>
    <w:pPr>
      <w:spacing w:after="0"/>
    </w:pPr>
  </w:style>
  <w:style w:type="character" w:styleId="MerknadstekstTegn" w:customStyle="1">
    <w:name w:val="Merknadstekst Tegn"/>
    <w:basedOn w:val="Standardskriftforavsnitt"/>
    <w:link w:val="Merknadstekst"/>
    <w:uiPriority w:val="99"/>
    <w:semiHidden/>
    <w:rsid w:val="00AE38BC"/>
    <w:rPr>
      <w:rFonts w:ascii="Times New Roman" w:hAnsi="Times New Roman" w:eastAsia="Times New Roman" w:cs="Times New Roman"/>
      <w:sz w:val="20"/>
      <w:szCs w:val="20"/>
      <w:lang w:eastAsia="nb-NO"/>
    </w:rPr>
  </w:style>
  <w:style w:type="numbering" w:styleId="StilNummerert14ptFet" w:customStyle="1">
    <w:name w:val="Stil Nummerert 14 pt Fet"/>
    <w:rsid w:val="00AE38BC"/>
    <w:pPr>
      <w:numPr>
        <w:numId w:val="5"/>
      </w:numPr>
    </w:pPr>
  </w:style>
  <w:style w:type="paragraph" w:styleId="Listeavsnitt">
    <w:uiPriority w:val="34"/>
    <w:name w:val="List Paragraph"/>
    <w:basedOn w:val="Normal"/>
    <w:qFormat/>
    <w:rsid w:val="4BC9E30E"/>
    <w:rPr>
      <w:rFonts w:ascii="Times New Roman" w:hAnsi="Times New Roman" w:eastAsia="Times New Roman" w:cs="Times New Roman"/>
      <w:sz w:val="24"/>
      <w:szCs w:val="24"/>
      <w:lang w:eastAsia="nb-NO"/>
    </w:rPr>
    <w:pPr>
      <w:spacing w:after="0"/>
      <w:ind w:left="720"/>
      <w:contextualSpacing/>
    </w:pPr>
  </w:style>
  <w:style w:type="character" w:styleId="normaltextrun" w:customStyle="1">
    <w:name w:val="normaltextrun"/>
    <w:basedOn w:val="Standardskriftforavsnitt"/>
    <w:rsid w:val="003C154F"/>
  </w:style>
  <w:style w:type="character" w:styleId="eop" w:customStyle="1">
    <w:name w:val="eop"/>
    <w:basedOn w:val="Standardskriftforavsnitt"/>
    <w:rsid w:val="003C154F"/>
  </w:style>
  <w:style w:type="paragraph" w:styleId="paragraph" w:customStyle="true">
    <w:uiPriority w:val="1"/>
    <w:name w:val="paragraph"/>
    <w:basedOn w:val="Normal"/>
    <w:rsid w:val="4BC9E30E"/>
    <w:rPr>
      <w:rFonts w:ascii="Times New Roman" w:hAnsi="Times New Roman" w:eastAsia="Times New Roman" w:cs="Times New Roman"/>
      <w:sz w:val="24"/>
      <w:szCs w:val="24"/>
      <w:lang w:eastAsia="nb-NO"/>
    </w:rPr>
    <w:pPr>
      <w:spacing w:beforeAutospacing="on" w:afterAutospacing="on"/>
    </w:pPr>
  </w:style>
  <w:style w:type="character" w:styleId="tabchar" w:customStyle="1">
    <w:name w:val="tabchar"/>
    <w:basedOn w:val="Standardskriftforavsnitt"/>
    <w:rsid w:val="003C154F"/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rsid w:val="00BC4D9E"/>
    <w:pPr>
      <w:spacing w:after="280"/>
    </w:pPr>
    <w:rPr>
      <w:rFonts w:asciiTheme="minorHAnsi" w:hAnsiTheme="minorHAnsi" w:eastAsiaTheme="minorHAnsi" w:cstheme="minorBidi"/>
      <w:b/>
      <w:bCs/>
      <w:lang w:eastAsia="en-US"/>
    </w:rPr>
  </w:style>
  <w:style w:type="character" w:styleId="KommentaremneTegn" w:customStyle="1">
    <w:name w:val="Kommentaremne Tegn"/>
    <w:basedOn w:val="MerknadstekstTegn"/>
    <w:link w:val="Kommentaremne"/>
    <w:uiPriority w:val="99"/>
    <w:semiHidden/>
    <w:rsid w:val="00BC4D9E"/>
    <w:rPr>
      <w:rFonts w:ascii="Times New Roman" w:hAnsi="Times New Roman" w:eastAsia="Times New Roman" w:cs="Times New Roman"/>
      <w:b/>
      <w:bCs/>
      <w:sz w:val="20"/>
      <w:szCs w:val="20"/>
      <w:lang w:eastAsia="nb-NO"/>
    </w:rPr>
  </w:style>
  <w:style w:type="character" w:styleId="Ulstomtale">
    <w:name w:val="Unresolved Mention"/>
    <w:basedOn w:val="Standardskriftforavsnitt"/>
    <w:uiPriority w:val="99"/>
    <w:semiHidden/>
    <w:unhideWhenUsed/>
    <w:rsid w:val="00275C5C"/>
    <w:rPr>
      <w:color w:val="605E5C"/>
      <w:shd w:val="clear" w:color="auto" w:fill="E1DFDD"/>
    </w:rPr>
  </w:style>
  <w:style w:type="character" w:styleId="Omtale">
    <w:name w:val="Mention"/>
    <w:basedOn w:val="Standardskriftforavsnitt"/>
    <w:uiPriority w:val="99"/>
    <w:unhideWhenUsed/>
    <w:rsid w:val="00637D8C"/>
    <w:rPr>
      <w:color w:val="2B579A"/>
      <w:shd w:val="clear" w:color="auto" w:fill="E1DFDD"/>
    </w:rPr>
  </w:style>
  <w:style w:type="paragraph" w:styleId="Revisjon">
    <w:name w:val="Revision"/>
    <w:hidden/>
    <w:uiPriority w:val="99"/>
    <w:semiHidden/>
    <w:rsid w:val="007F2750"/>
    <w:pPr>
      <w:spacing w:after="0" w:line="240" w:lineRule="auto"/>
    </w:pPr>
    <w:rPr>
      <w:rFonts w:eastAsia="Oslo Sans Office" w:cs="Oslo Sans Office"/>
    </w:rPr>
  </w:style>
  <w:style w:type="paragraph" w:styleId="pf0" w:customStyle="true">
    <w:uiPriority w:val="1"/>
    <w:name w:val="pf0"/>
    <w:basedOn w:val="Normal"/>
    <w:rsid w:val="4BC9E30E"/>
    <w:rPr>
      <w:rFonts w:ascii="Times New Roman" w:hAnsi="Times New Roman" w:eastAsia="Times New Roman" w:cs="Times New Roman"/>
      <w:sz w:val="24"/>
      <w:szCs w:val="24"/>
      <w:lang w:eastAsia="nb-NO"/>
    </w:rPr>
    <w:pPr>
      <w:spacing w:beforeAutospacing="on" w:afterAutospacing="on"/>
    </w:pPr>
  </w:style>
  <w:style w:type="character" w:styleId="cf01" w:customStyle="1">
    <w:name w:val="cf01"/>
    <w:basedOn w:val="Standardskriftforavsnitt"/>
    <w:rsid w:val="0079184B"/>
    <w:rPr>
      <w:rFonts w:hint="default"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5813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934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1760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646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2697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9376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457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6494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38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639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886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8019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0229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2868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849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4486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7369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3951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025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2942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660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7978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64027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5212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795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7594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7123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3955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526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3366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16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4838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3382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7990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17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500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347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191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151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82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291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362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8158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5328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833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0447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835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491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9223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2111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8116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9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1564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4189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925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282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2358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218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5207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3770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89531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491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220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1332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9121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9303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865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8539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4542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57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3749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6202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51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2653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968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767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907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6709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177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46219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693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200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6940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9960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6731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0204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857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0110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0441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792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016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865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669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10188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2736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5808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4669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1014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571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4050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2581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62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4601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1800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2210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09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392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7813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6365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581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6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9424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13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032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9095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27203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379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311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0966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087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8113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1907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029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309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951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27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5387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9929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8268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5385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6996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4995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6075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7233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183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648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7307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7871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5366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0607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3070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9396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5591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18304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6398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1877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9125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65845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260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1315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656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8001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settings" Target="settings.xml" Id="rId8" /><Relationship Type="http://schemas.openxmlformats.org/officeDocument/2006/relationships/customXml" Target="../customXml/item3.xml" Id="rId3" /><Relationship Type="http://schemas.openxmlformats.org/officeDocument/2006/relationships/footer" Target="footer2.xml" Id="rId21" /><Relationship Type="http://schemas.openxmlformats.org/officeDocument/2006/relationships/styles" Target="styles.xml" Id="rId7" /><Relationship Type="http://schemas.openxmlformats.org/officeDocument/2006/relationships/image" Target="media/image1.png" Id="rId12" /><Relationship Type="http://schemas.openxmlformats.org/officeDocument/2006/relationships/customXml" Target="../customXml/item2.xml" Id="rId2" /><Relationship Type="http://schemas.openxmlformats.org/officeDocument/2006/relationships/header" Target="header1.xml" Id="rId20" /><Relationship Type="http://schemas.openxmlformats.org/officeDocument/2006/relationships/customXml" Target="../customXml/item1.xml" Id="rId1" /><Relationship Type="http://schemas.openxmlformats.org/officeDocument/2006/relationships/numbering" Target="numbering.xml" Id="rId6" /><Relationship Type="http://schemas.openxmlformats.org/officeDocument/2006/relationships/endnotes" Target="endnotes.xml" Id="rId11" /><Relationship Type="http://schemas.openxmlformats.org/officeDocument/2006/relationships/theme" Target="theme/theme1.xml" Id="rId24" /><Relationship Type="http://schemas.openxmlformats.org/officeDocument/2006/relationships/customXml" Target="../customXml/item5.xml" Id="rId5" /><Relationship Type="http://schemas.microsoft.com/office/2016/09/relationships/commentsIds" Target="commentsIds.xml" Id="rId15" /><Relationship Type="http://schemas.microsoft.com/office/2011/relationships/people" Target="people.xml" Id="rId23" /><Relationship Type="http://schemas.openxmlformats.org/officeDocument/2006/relationships/footnotes" Target="footnotes.xml" Id="rId10" /><Relationship Type="http://schemas.openxmlformats.org/officeDocument/2006/relationships/footer" Target="footer1.xml" Id="rId19" /><Relationship Type="http://schemas.openxmlformats.org/officeDocument/2006/relationships/customXml" Target="../customXml/item4.xml" Id="rId4" /><Relationship Type="http://schemas.openxmlformats.org/officeDocument/2006/relationships/webSettings" Target="webSettings.xml" Id="rId9" /><Relationship Type="http://schemas.microsoft.com/office/2011/relationships/commentsExtended" Target="commentsExtended.xml" Id="rId14" /><Relationship Type="http://schemas.openxmlformats.org/officeDocument/2006/relationships/fontTable" Target="fontTable.xml" Id="rId22" /><Relationship Type="http://schemas.microsoft.com/office/2020/10/relationships/intelligence" Target="intelligence2.xml" Id="R374d6f3aaaa94e81" /><Relationship Type="http://schemas.openxmlformats.org/officeDocument/2006/relationships/hyperlink" Target="mailto:finn.kaisen.hamre@deichman.no" TargetMode="External" Id="R1c93a3d3e5674b44" /><Relationship Type="http://schemas.openxmlformats.org/officeDocument/2006/relationships/hyperlink" Target="https://anskaffelser.no/verktoy/maler/verktoy-pa-ssa-mal-databehandleravtale-og-sjekkliste" TargetMode="External" Id="Rcd0a973069ab478b" /><Relationship Type="http://schemas.openxmlformats.org/officeDocument/2006/relationships/hyperlink" Target="https://anskaffelser.no/nn/verktoy/maler/ssa-l-avtale-om-lopende-tjenestekjop" TargetMode="External" Id="R810915deee134eb8" 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footer1.xml.rels>&#65279;<?xml version="1.0" encoding="utf-8"?><Relationships xmlns="http://schemas.openxmlformats.org/package/2006/relationships"><Relationship Type="http://schemas.openxmlformats.org/officeDocument/2006/relationships/image" Target="media/image2.png" Id="rId1" /><Relationship Type="http://schemas.openxmlformats.org/officeDocument/2006/relationships/hyperlink" Target="http://www.deichman.no" TargetMode="External" Id="R204063d6cffa4260" /></Relationships>
</file>

<file path=word/_rels/footer2.xml.rels>&#65279;<?xml version="1.0" encoding="utf-8"?><Relationships xmlns="http://schemas.openxmlformats.org/package/2006/relationships"><Relationship Type="http://schemas.openxmlformats.org/officeDocument/2006/relationships/image" Target="media/image2.png" Id="rId1" /><Relationship Type="http://schemas.openxmlformats.org/officeDocument/2006/relationships/hyperlink" Target="http://www.deichman.no" TargetMode="External" Id="R08014cd519da4542" 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DEB316455\Downloads\Deichman%20M&#248;tereferat%20(1).dotx" TargetMode="External"/></Relationships>
</file>

<file path=word/theme/theme1.xml><?xml version="1.0" encoding="utf-8"?>
<a:theme xmlns:a="http://schemas.openxmlformats.org/drawingml/2006/main" xmlns:thm15="http://schemas.microsoft.com/office/thememl/2012/main" name="Office-tema">
  <a:themeElements>
    <a:clrScheme name="Oslo Kommune">
      <a:dk1>
        <a:srgbClr val="000000"/>
      </a:dk1>
      <a:lt1>
        <a:srgbClr val="FFFFFF"/>
      </a:lt1>
      <a:dk2>
        <a:srgbClr val="2A2859"/>
      </a:dk2>
      <a:lt2>
        <a:srgbClr val="F8F0DD"/>
      </a:lt2>
      <a:accent1>
        <a:srgbClr val="034B45"/>
      </a:accent1>
      <a:accent2>
        <a:srgbClr val="4EF8B6"/>
      </a:accent2>
      <a:accent3>
        <a:srgbClr val="C7F6C9"/>
      </a:accent3>
      <a:accent4>
        <a:srgbClr val="6FE9FF"/>
      </a:accent4>
      <a:accent5>
        <a:srgbClr val="FF8274"/>
      </a:accent5>
      <a:accent6>
        <a:srgbClr val="F9C66B"/>
      </a:accent6>
      <a:hlink>
        <a:srgbClr val="000000"/>
      </a:hlink>
      <a:folHlink>
        <a:srgbClr val="000000"/>
      </a:folHlink>
    </a:clrScheme>
    <a:fontScheme name="Egendefinert 37">
      <a:majorFont>
        <a:latin typeface="Oslo Sans Office"/>
        <a:ea typeface=""/>
        <a:cs typeface=""/>
      </a:majorFont>
      <a:minorFont>
        <a:latin typeface="Oslo Sans Office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root>
</root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25c534b4-626b-4457-9716-90fe22f9980e">
      <Terms xmlns="http://schemas.microsoft.com/office/infopath/2007/PartnerControls"/>
    </lcf76f155ced4ddcb4097134ff3c332f>
    <TaxCatchAll xmlns="99521434-91c1-42be-b943-616fa43a5fae" xsi:nil="true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0D6163CE1D8B748AA4FBD99A1A3925B" ma:contentTypeVersion="27" ma:contentTypeDescription="Create a new document." ma:contentTypeScope="" ma:versionID="a1badf223391398451bb92963354a741">
  <xsd:schema xmlns:xsd="http://www.w3.org/2001/XMLSchema" xmlns:xs="http://www.w3.org/2001/XMLSchema" xmlns:p="http://schemas.microsoft.com/office/2006/metadata/properties" xmlns:ns2="25c534b4-626b-4457-9716-90fe22f9980e" xmlns:ns3="99521434-91c1-42be-b943-616fa43a5fae" targetNamespace="http://schemas.microsoft.com/office/2006/metadata/properties" ma:root="true" ma:fieldsID="25bd19af0a1bcaab96358f7bb19fbca1" ns2:_="" ns3:_="">
    <xsd:import namespace="25c534b4-626b-4457-9716-90fe22f9980e"/>
    <xsd:import namespace="99521434-91c1-42be-b943-616fa43a5fa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2:MediaServiceObjectDetectorVersions" minOccurs="0"/>
                <xsd:element ref="ns2:MediaServiceLocation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5c534b4-626b-4457-9716-90fe22f9980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15" nillable="true" ma:taxonomy="true" ma:internalName="lcf76f155ced4ddcb4097134ff3c332f" ma:taxonomyFieldName="MediaServiceImageTags" ma:displayName="Image Tags" ma:readOnly="false" ma:fieldId="{5cf76f15-5ced-4ddc-b409-7134ff3c332f}" ma:taxonomyMulti="true" ma:sspId="c528fd71-ad7b-48f8-811b-c0b5643803a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20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21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Location" ma:index="23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9521434-91c1-42be-b943-616fa43a5fae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6" nillable="true" ma:displayName="Taxonomy Catch All Column" ma:hidden="true" ma:list="{1482a034-0441-4d56-a0d6-953956ebd4fd}" ma:internalName="TaxCatchAll" ma:showField="CatchAllData" ma:web="99521434-91c1-42be-b943-616fa43a5fa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C9CBE4DD-8ABE-4275-9CFE-5E3C3E2199DC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EF2AC1A3-F3AD-4EAF-9E2E-E2FB94C30E62}">
  <ds:schemaRefs/>
</ds:datastoreItem>
</file>

<file path=customXml/itemProps3.xml><?xml version="1.0" encoding="utf-8"?>
<ds:datastoreItem xmlns:ds="http://schemas.openxmlformats.org/officeDocument/2006/customXml" ds:itemID="{BAF9AA8D-3A48-44BC-9FDA-496E428B1BE4}">
  <ds:schemaRefs>
    <ds:schemaRef ds:uri="http://schemas.microsoft.com/office/2006/metadata/properties"/>
    <ds:schemaRef ds:uri="http://schemas.microsoft.com/office/infopath/2007/PartnerControls"/>
    <ds:schemaRef ds:uri="25c534b4-626b-4457-9716-90fe22f9980e"/>
    <ds:schemaRef ds:uri="99521434-91c1-42be-b943-616fa43a5fae"/>
  </ds:schemaRefs>
</ds:datastoreItem>
</file>

<file path=customXml/itemProps4.xml><?xml version="1.0" encoding="utf-8"?>
<ds:datastoreItem xmlns:ds="http://schemas.openxmlformats.org/officeDocument/2006/customXml" ds:itemID="{405E7A54-13B7-4468-AFC5-9C63A2AFF32B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DC9B8E0C-0ABB-43E1-8638-DD241C5A07BC}"/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Deichman Møtereferat (1).dotx</ap:Template>
  <ap:Application>Microsoft Word for the web</ap:Application>
  <ap:DocSecurity>0</ap:DocSecurity>
  <ap:ScaleCrop>false</ap:ScaleCrop>
  <ap:Company>Oslo kommune</ap:Company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Malin Maria Modorato</dc:creator>
  <keywords/>
  <lastModifiedBy>Finn Kaisen Hamre</lastModifiedBy>
  <revision>291</revision>
  <lastPrinted>2025-05-27T09:20:00.0000000Z</lastPrinted>
  <dcterms:created xsi:type="dcterms:W3CDTF">2025-05-23T13:23:00.0000000Z</dcterms:created>
  <dcterms:modified xsi:type="dcterms:W3CDTF">2026-07-29T06:33:26.6434614Z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icrosoft Theme">
    <vt:lpwstr>Selmer 011</vt:lpwstr>
  </property>
  <property fmtid="{D5CDD505-2E9C-101B-9397-08002B2CF9AE}" pid="3" name="ContentTypeId">
    <vt:lpwstr>0x01010000D6163CE1D8B748AA4FBD99A1A3925B</vt:lpwstr>
  </property>
  <property fmtid="{D5CDD505-2E9C-101B-9397-08002B2CF9AE}" pid="4" name="MediaServiceImageTags">
    <vt:lpwstr/>
  </property>
  <property fmtid="{D5CDD505-2E9C-101B-9397-08002B2CF9AE}" pid="5" name="docLang">
    <vt:lpwstr>nb</vt:lpwstr>
  </property>
</Properties>
</file>